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CFCA00" w14:textId="70EE0EB3" w:rsidR="00CF11A3" w:rsidRPr="00891FA2" w:rsidRDefault="008F095D" w:rsidP="00891FA2">
      <w:pPr>
        <w:pStyle w:val="MStitle"/>
      </w:pPr>
      <w:r w:rsidRPr="008F095D">
        <w:t xml:space="preserve">High resolution bed level </w:t>
      </w:r>
      <w:r w:rsidRPr="00CD5F62">
        <w:t xml:space="preserve">change </w:t>
      </w:r>
      <w:r w:rsidRPr="008F095D">
        <w:t xml:space="preserve">and synchronized </w:t>
      </w:r>
      <w:bookmarkStart w:id="0" w:name="_GoBack"/>
      <w:r w:rsidRPr="008F095D">
        <w:t xml:space="preserve">biophysical </w:t>
      </w:r>
      <w:bookmarkEnd w:id="0"/>
      <w:r w:rsidRPr="008F095D">
        <w:t xml:space="preserve">data </w:t>
      </w:r>
      <w:r w:rsidR="00CF11A3" w:rsidRPr="00CF11A3">
        <w:t xml:space="preserve">from 10 tidal flats in </w:t>
      </w:r>
      <w:proofErr w:type="spellStart"/>
      <w:r w:rsidR="00CF11A3" w:rsidRPr="00CF11A3">
        <w:t>northwestern</w:t>
      </w:r>
      <w:proofErr w:type="spellEnd"/>
      <w:r w:rsidR="00CF11A3" w:rsidRPr="00CF11A3">
        <w:t xml:space="preserve"> Europe</w:t>
      </w:r>
    </w:p>
    <w:p w14:paraId="55E09F9F" w14:textId="7BF342C2" w:rsidR="0047250E" w:rsidRPr="00E5543E" w:rsidRDefault="0047250E" w:rsidP="00891FA2">
      <w:pPr>
        <w:pStyle w:val="Authors"/>
        <w:rPr>
          <w:lang w:val="en-US" w:eastAsia="zh-CN"/>
        </w:rPr>
      </w:pPr>
      <w:r w:rsidRPr="0047250E">
        <w:t>Zhan Hu</w:t>
      </w:r>
      <w:r w:rsidRPr="002F408E">
        <w:rPr>
          <w:vertAlign w:val="superscript"/>
        </w:rPr>
        <w:t>1,2</w:t>
      </w:r>
      <w:r w:rsidRPr="0047250E">
        <w:t xml:space="preserve">, </w:t>
      </w:r>
      <w:proofErr w:type="spellStart"/>
      <w:r w:rsidRPr="0047250E">
        <w:t>Pim</w:t>
      </w:r>
      <w:proofErr w:type="spellEnd"/>
      <w:r w:rsidRPr="0047250E">
        <w:t xml:space="preserve"> W.J.M. Willemsen</w:t>
      </w:r>
      <w:r w:rsidRPr="00BB4185">
        <w:rPr>
          <w:vertAlign w:val="superscript"/>
        </w:rPr>
        <w:t>3,4</w:t>
      </w:r>
      <w:r w:rsidRPr="0047250E">
        <w:t>, Bas W. Borsje</w:t>
      </w:r>
      <w:r w:rsidRPr="00BB4185">
        <w:rPr>
          <w:vertAlign w:val="superscript"/>
        </w:rPr>
        <w:t>3</w:t>
      </w:r>
      <w:r w:rsidRPr="0047250E">
        <w:t>, Chen Wang</w:t>
      </w:r>
      <w:r w:rsidRPr="00BB4185">
        <w:rPr>
          <w:vertAlign w:val="superscript"/>
        </w:rPr>
        <w:t>5</w:t>
      </w:r>
      <w:r w:rsidRPr="0047250E">
        <w:t xml:space="preserve">, </w:t>
      </w:r>
      <w:proofErr w:type="spellStart"/>
      <w:r w:rsidRPr="0047250E">
        <w:t>Heng</w:t>
      </w:r>
      <w:proofErr w:type="spellEnd"/>
      <w:r w:rsidRPr="0047250E">
        <w:t xml:space="preserve"> Wang</w:t>
      </w:r>
      <w:r w:rsidRPr="00BB4185">
        <w:rPr>
          <w:vertAlign w:val="superscript"/>
        </w:rPr>
        <w:t>2,6</w:t>
      </w:r>
      <w:r w:rsidRPr="0047250E">
        <w:t>, Daphne van der Wal</w:t>
      </w:r>
      <w:r w:rsidRPr="00BB4185">
        <w:rPr>
          <w:vertAlign w:val="superscript"/>
        </w:rPr>
        <w:t>4,7</w:t>
      </w:r>
      <w:r w:rsidRPr="0047250E">
        <w:t xml:space="preserve">, </w:t>
      </w:r>
      <w:proofErr w:type="spellStart"/>
      <w:r w:rsidRPr="0047250E">
        <w:t>Zhenchang</w:t>
      </w:r>
      <w:proofErr w:type="spellEnd"/>
      <w:r w:rsidRPr="0047250E">
        <w:t xml:space="preserve"> Zhu</w:t>
      </w:r>
      <w:r w:rsidRPr="00BB4185">
        <w:rPr>
          <w:vertAlign w:val="superscript"/>
        </w:rPr>
        <w:t>8</w:t>
      </w:r>
      <w:r w:rsidRPr="0047250E">
        <w:t>, Bas Oteman</w:t>
      </w:r>
      <w:r w:rsidRPr="00BB4185">
        <w:rPr>
          <w:vertAlign w:val="superscript"/>
        </w:rPr>
        <w:t>4</w:t>
      </w:r>
      <w:r w:rsidRPr="0047250E">
        <w:t xml:space="preserve">, </w:t>
      </w:r>
      <w:r w:rsidR="00844848" w:rsidRPr="00844848">
        <w:t>Vincent Vuik</w:t>
      </w:r>
      <w:r w:rsidR="00844848" w:rsidRPr="00844848">
        <w:rPr>
          <w:vertAlign w:val="superscript"/>
        </w:rPr>
        <w:t>9</w:t>
      </w:r>
      <w:r w:rsidR="00844848">
        <w:rPr>
          <w:vertAlign w:val="superscript"/>
        </w:rPr>
        <w:t>,10</w:t>
      </w:r>
      <w:r w:rsidR="00844848">
        <w:t xml:space="preserve">, </w:t>
      </w:r>
      <w:r w:rsidRPr="0047250E">
        <w:t>Ben Evans</w:t>
      </w:r>
      <w:r w:rsidR="00844848">
        <w:rPr>
          <w:vertAlign w:val="superscript"/>
        </w:rPr>
        <w:t>11</w:t>
      </w:r>
      <w:r w:rsidRPr="0047250E">
        <w:t>, Iris Möller</w:t>
      </w:r>
      <w:r w:rsidRPr="00BB4185">
        <w:rPr>
          <w:vertAlign w:val="superscript"/>
        </w:rPr>
        <w:t>1</w:t>
      </w:r>
      <w:r w:rsidR="00844848">
        <w:rPr>
          <w:vertAlign w:val="superscript"/>
        </w:rPr>
        <w:t>2</w:t>
      </w:r>
      <w:r w:rsidRPr="0047250E">
        <w:t>, Jean-Philippe Belliard</w:t>
      </w:r>
      <w:r w:rsidRPr="005B537A">
        <w:rPr>
          <w:vertAlign w:val="superscript"/>
        </w:rPr>
        <w:t>1</w:t>
      </w:r>
      <w:r w:rsidR="00844848">
        <w:rPr>
          <w:vertAlign w:val="superscript"/>
        </w:rPr>
        <w:t>3</w:t>
      </w:r>
      <w:r w:rsidRPr="0047250E">
        <w:t xml:space="preserve">, </w:t>
      </w:r>
      <w:r w:rsidR="00341732" w:rsidRPr="00341732">
        <w:t>Alexander Van Braeckel</w:t>
      </w:r>
      <w:r w:rsidR="00341732" w:rsidRPr="00341732">
        <w:rPr>
          <w:vertAlign w:val="superscript"/>
        </w:rPr>
        <w:t>14</w:t>
      </w:r>
      <w:r w:rsidR="00341732">
        <w:t xml:space="preserve">, </w:t>
      </w:r>
      <w:r w:rsidRPr="0047250E">
        <w:t>Stijn Temmerman</w:t>
      </w:r>
      <w:r w:rsidRPr="005B537A">
        <w:rPr>
          <w:vertAlign w:val="superscript"/>
        </w:rPr>
        <w:t>1</w:t>
      </w:r>
      <w:r w:rsidR="00844848">
        <w:rPr>
          <w:vertAlign w:val="superscript"/>
        </w:rPr>
        <w:t>3</w:t>
      </w:r>
      <w:r w:rsidR="005B537A">
        <w:t>,</w:t>
      </w:r>
      <w:r w:rsidRPr="0047250E">
        <w:t xml:space="preserve"> </w:t>
      </w:r>
      <w:proofErr w:type="spellStart"/>
      <w:r w:rsidRPr="0047250E">
        <w:t>Tjeerd</w:t>
      </w:r>
      <w:proofErr w:type="spellEnd"/>
      <w:r w:rsidRPr="0047250E">
        <w:t xml:space="preserve"> J. Bouma</w:t>
      </w:r>
      <w:r w:rsidRPr="005B537A">
        <w:rPr>
          <w:vertAlign w:val="superscript"/>
        </w:rPr>
        <w:t>4</w:t>
      </w:r>
      <w:r w:rsidR="00844848">
        <w:rPr>
          <w:vertAlign w:val="superscript"/>
        </w:rPr>
        <w:t>,1</w:t>
      </w:r>
      <w:r w:rsidR="00341732">
        <w:rPr>
          <w:vertAlign w:val="superscript"/>
        </w:rPr>
        <w:t>5</w:t>
      </w:r>
    </w:p>
    <w:p w14:paraId="4953AAC1" w14:textId="266E844E" w:rsidR="00544C7D" w:rsidRDefault="00891FA2" w:rsidP="0047250E">
      <w:pPr>
        <w:pStyle w:val="Affiliation"/>
      </w:pPr>
      <w:r w:rsidRPr="00BB4185">
        <w:rPr>
          <w:vertAlign w:val="superscript"/>
        </w:rPr>
        <w:t>1</w:t>
      </w:r>
      <w:r w:rsidR="00544C7D" w:rsidRPr="00544C7D">
        <w:t xml:space="preserve">Guangdong Provincial Key Laboratory of Marine Resources and Coastal Engineering, and School of Marine Science, Sun </w:t>
      </w:r>
      <w:proofErr w:type="spellStart"/>
      <w:r w:rsidR="00544C7D" w:rsidRPr="00544C7D">
        <w:t>Yat-sen</w:t>
      </w:r>
      <w:proofErr w:type="spellEnd"/>
      <w:r w:rsidR="00544C7D" w:rsidRPr="00544C7D">
        <w:t xml:space="preserve"> University, Guangzhou,</w:t>
      </w:r>
      <w:r w:rsidR="00522351" w:rsidRPr="00522351">
        <w:t xml:space="preserve"> </w:t>
      </w:r>
      <w:r w:rsidR="00522351" w:rsidRPr="00544C7D">
        <w:t>510275</w:t>
      </w:r>
      <w:r w:rsidR="00522351">
        <w:t>,</w:t>
      </w:r>
      <w:r w:rsidR="00544C7D" w:rsidRPr="00544C7D">
        <w:t xml:space="preserve"> China</w:t>
      </w:r>
    </w:p>
    <w:p w14:paraId="7294D5D9" w14:textId="56BC2124" w:rsidR="00544C7D" w:rsidRDefault="00891FA2" w:rsidP="0047250E">
      <w:pPr>
        <w:pStyle w:val="Affiliation"/>
      </w:pPr>
      <w:r w:rsidRPr="00BB4185">
        <w:rPr>
          <w:vertAlign w:val="superscript"/>
        </w:rPr>
        <w:t>2</w:t>
      </w:r>
      <w:r w:rsidR="00544C7D" w:rsidRPr="00544C7D">
        <w:t>Southern Marine Science and Engineering Guangdong Laboratory (Zhuhai), China</w:t>
      </w:r>
    </w:p>
    <w:p w14:paraId="78BE3A73" w14:textId="0A50449D" w:rsidR="00522351" w:rsidRPr="00891FA2" w:rsidRDefault="00891FA2" w:rsidP="0047250E">
      <w:pPr>
        <w:pStyle w:val="Affiliation"/>
      </w:pPr>
      <w:r w:rsidRPr="00BB4185">
        <w:rPr>
          <w:vertAlign w:val="superscript"/>
        </w:rPr>
        <w:t>3</w:t>
      </w:r>
      <w:r w:rsidR="00522351" w:rsidRPr="00891FA2">
        <w:t>Water Engineering and Management, University of Twente, Enschede, P.O. Box 217, 7500 AE, the Netherlands</w:t>
      </w:r>
    </w:p>
    <w:p w14:paraId="21F2B7E4" w14:textId="6E4D12B3" w:rsidR="0047250E" w:rsidRDefault="00891FA2" w:rsidP="0047250E">
      <w:pPr>
        <w:pStyle w:val="Affiliation"/>
      </w:pPr>
      <w:r w:rsidRPr="00BB4185">
        <w:rPr>
          <w:vertAlign w:val="superscript"/>
        </w:rPr>
        <w:t>4</w:t>
      </w:r>
      <w:r w:rsidR="0047250E">
        <w:t xml:space="preserve">NIOZ Royal Netherlands Institute for Sea Research, Department of Estuarine and Delta Systems and Utrecht University, </w:t>
      </w:r>
      <w:proofErr w:type="spellStart"/>
      <w:r w:rsidR="00522351">
        <w:t>Yerseke</w:t>
      </w:r>
      <w:proofErr w:type="spellEnd"/>
      <w:r w:rsidR="00522351">
        <w:t xml:space="preserve">, </w:t>
      </w:r>
      <w:r w:rsidR="0047250E">
        <w:t>P.O. Box 140, 4400 AC, the Netherlands</w:t>
      </w:r>
    </w:p>
    <w:p w14:paraId="16736AC4" w14:textId="70D0C591" w:rsidR="00522351" w:rsidRDefault="00891FA2" w:rsidP="0047250E">
      <w:pPr>
        <w:pStyle w:val="Affiliation"/>
      </w:pPr>
      <w:r w:rsidRPr="00BB4185">
        <w:rPr>
          <w:vertAlign w:val="superscript"/>
        </w:rPr>
        <w:t>5</w:t>
      </w:r>
      <w:r w:rsidR="00522351" w:rsidRPr="00522351">
        <w:t xml:space="preserve">Satellite Application </w:t>
      </w:r>
      <w:proofErr w:type="spellStart"/>
      <w:r w:rsidR="00522351" w:rsidRPr="00522351">
        <w:t>Center</w:t>
      </w:r>
      <w:proofErr w:type="spellEnd"/>
      <w:r w:rsidR="00522351" w:rsidRPr="00522351">
        <w:t xml:space="preserve"> for Ecology and Environment, Ministry of Ecology and Environment, and State Environmental Protection Key Laboratory of Satellite Remote Sensing, Beijing, 100094</w:t>
      </w:r>
      <w:r w:rsidR="00522351">
        <w:t xml:space="preserve">, </w:t>
      </w:r>
      <w:r w:rsidR="00522351" w:rsidRPr="00522351">
        <w:t>China.</w:t>
      </w:r>
    </w:p>
    <w:p w14:paraId="1AC03F99" w14:textId="14384417" w:rsidR="00522351" w:rsidRDefault="00891FA2" w:rsidP="0047250E">
      <w:pPr>
        <w:pStyle w:val="Affiliation"/>
      </w:pPr>
      <w:r w:rsidRPr="00BB4185">
        <w:rPr>
          <w:vertAlign w:val="superscript"/>
        </w:rPr>
        <w:t>6</w:t>
      </w:r>
      <w:r w:rsidR="00522351" w:rsidRPr="00522351">
        <w:t xml:space="preserve">School of Marine Engineering and Technology, Sun </w:t>
      </w:r>
      <w:proofErr w:type="spellStart"/>
      <w:r w:rsidR="00522351" w:rsidRPr="00522351">
        <w:t>Yat</w:t>
      </w:r>
      <w:proofErr w:type="spellEnd"/>
      <w:r w:rsidR="00522351" w:rsidRPr="00522351">
        <w:t>-Sen University</w:t>
      </w:r>
      <w:r w:rsidR="00522351">
        <w:t xml:space="preserve">, </w:t>
      </w:r>
      <w:r w:rsidR="00522351" w:rsidRPr="00522351">
        <w:t>Guangzhou,</w:t>
      </w:r>
      <w:r w:rsidR="00522351">
        <w:t xml:space="preserve"> </w:t>
      </w:r>
      <w:r w:rsidR="00522351" w:rsidRPr="00544C7D">
        <w:t>510275</w:t>
      </w:r>
      <w:r w:rsidR="00522351">
        <w:t>,</w:t>
      </w:r>
      <w:r w:rsidR="00522351" w:rsidRPr="00522351">
        <w:t xml:space="preserve"> China</w:t>
      </w:r>
    </w:p>
    <w:p w14:paraId="1666A0F1" w14:textId="7B5418C6" w:rsidR="00522351" w:rsidRDefault="00891FA2" w:rsidP="0047250E">
      <w:pPr>
        <w:pStyle w:val="Affiliation"/>
      </w:pPr>
      <w:r w:rsidRPr="00BB4185">
        <w:rPr>
          <w:vertAlign w:val="superscript"/>
        </w:rPr>
        <w:t>7</w:t>
      </w:r>
      <w:r w:rsidR="00522351" w:rsidRPr="00522351">
        <w:t>Faculty of Geo-Information Science and Earth Observation (ITC), University of Twente, Enschede,</w:t>
      </w:r>
      <w:r w:rsidR="00522351">
        <w:t xml:space="preserve"> </w:t>
      </w:r>
      <w:r w:rsidR="00522351" w:rsidRPr="00522351">
        <w:t xml:space="preserve">P.O. Box 217, 7500 AE, </w:t>
      </w:r>
      <w:r w:rsidR="00522351">
        <w:t>t</w:t>
      </w:r>
      <w:r w:rsidR="00522351" w:rsidRPr="00522351">
        <w:t>he Netherlands</w:t>
      </w:r>
    </w:p>
    <w:p w14:paraId="2EF9FC22" w14:textId="212438EE" w:rsidR="00D24F56" w:rsidRDefault="00891FA2" w:rsidP="0047250E">
      <w:pPr>
        <w:pStyle w:val="Affiliation"/>
      </w:pPr>
      <w:r w:rsidRPr="00BB4185">
        <w:rPr>
          <w:vertAlign w:val="superscript"/>
        </w:rPr>
        <w:t>8</w:t>
      </w:r>
      <w:r w:rsidR="00D24F56" w:rsidRPr="00D24F56">
        <w:t>Institute of Environmental and Ecological engineering, Guangdong University of Technology, 510030 Guangzhou, China</w:t>
      </w:r>
    </w:p>
    <w:p w14:paraId="05A8BD95" w14:textId="2ADD2327" w:rsidR="00844848" w:rsidRDefault="00844848" w:rsidP="0047250E">
      <w:pPr>
        <w:pStyle w:val="Affiliation"/>
      </w:pPr>
      <w:r w:rsidRPr="00844848">
        <w:rPr>
          <w:vertAlign w:val="superscript"/>
        </w:rPr>
        <w:t>9</w:t>
      </w:r>
      <w:r w:rsidRPr="00844848">
        <w:t>Delft University of Technology, Faculty of Civil Engineering and Geosciences, P.O. Box 5048, 2600 GA, Delft, the Netherlands</w:t>
      </w:r>
    </w:p>
    <w:p w14:paraId="11A0DC9F" w14:textId="76666B8C" w:rsidR="00844848" w:rsidRDefault="00844848" w:rsidP="0047250E">
      <w:pPr>
        <w:pStyle w:val="Affiliation"/>
      </w:pPr>
      <w:r w:rsidRPr="00844848">
        <w:rPr>
          <w:vertAlign w:val="superscript"/>
        </w:rPr>
        <w:t>10</w:t>
      </w:r>
      <w:r w:rsidRPr="00844848">
        <w:t xml:space="preserve">HKV Consultants, P.O. Box 2120, 8203 AC, </w:t>
      </w:r>
      <w:proofErr w:type="spellStart"/>
      <w:r w:rsidRPr="00844848">
        <w:t>Lelystad</w:t>
      </w:r>
      <w:proofErr w:type="spellEnd"/>
      <w:r w:rsidRPr="00844848">
        <w:t>, the Netherlands</w:t>
      </w:r>
    </w:p>
    <w:p w14:paraId="458E9AF9" w14:textId="6F5F419F" w:rsidR="00D24F56" w:rsidRDefault="00844848" w:rsidP="0047250E">
      <w:pPr>
        <w:pStyle w:val="Affiliation"/>
      </w:pPr>
      <w:r>
        <w:rPr>
          <w:vertAlign w:val="superscript"/>
        </w:rPr>
        <w:t>11</w:t>
      </w:r>
      <w:r w:rsidR="00D24F56" w:rsidRPr="00D24F56">
        <w:t>Department of Geography, University of Cambridge, Cambridge, CB2 3EN, UK</w:t>
      </w:r>
    </w:p>
    <w:p w14:paraId="49960EDE" w14:textId="54323A96" w:rsidR="00D24F56" w:rsidRPr="00CF11A3" w:rsidRDefault="00891FA2" w:rsidP="00CF11A3">
      <w:pPr>
        <w:pStyle w:val="Affiliation"/>
        <w:jc w:val="left"/>
        <w:rPr>
          <w:rFonts w:asciiTheme="minorHAnsi" w:hAnsiTheme="minorHAnsi" w:cstheme="minorHAnsi"/>
        </w:rPr>
      </w:pPr>
      <w:r w:rsidRPr="00BB4185">
        <w:rPr>
          <w:vertAlign w:val="superscript"/>
        </w:rPr>
        <w:t>1</w:t>
      </w:r>
      <w:r w:rsidR="00844848">
        <w:rPr>
          <w:vertAlign w:val="superscript"/>
        </w:rPr>
        <w:t>2</w:t>
      </w:r>
      <w:r w:rsidR="00D24F56">
        <w:t>Department of Geography,</w:t>
      </w:r>
      <w:r w:rsidR="008601A0">
        <w:t xml:space="preserve"> </w:t>
      </w:r>
      <w:r w:rsidR="00D24F56">
        <w:t xml:space="preserve">Trinity College </w:t>
      </w:r>
      <w:r w:rsidR="00D24F56" w:rsidRPr="00CF11A3">
        <w:rPr>
          <w:rFonts w:asciiTheme="minorHAnsi" w:hAnsiTheme="minorHAnsi" w:cstheme="minorHAnsi"/>
        </w:rPr>
        <w:t>Dublin,</w:t>
      </w:r>
      <w:r w:rsidR="008601A0">
        <w:rPr>
          <w:rFonts w:asciiTheme="minorHAnsi" w:hAnsiTheme="minorHAnsi" w:cstheme="minorHAnsi"/>
        </w:rPr>
        <w:t xml:space="preserve"> </w:t>
      </w:r>
      <w:r w:rsidR="008601A0" w:rsidRPr="00CF11A3">
        <w:rPr>
          <w:rFonts w:asciiTheme="minorHAnsi" w:hAnsiTheme="minorHAnsi" w:cstheme="minorHAnsi"/>
          <w:color w:val="494949"/>
          <w:shd w:val="clear" w:color="auto" w:fill="FFFFFF"/>
        </w:rPr>
        <w:t>Dublin 2</w:t>
      </w:r>
      <w:r w:rsidR="008601A0">
        <w:rPr>
          <w:rFonts w:asciiTheme="minorHAnsi" w:hAnsiTheme="minorHAnsi" w:cstheme="minorHAnsi"/>
          <w:color w:val="494949"/>
          <w:shd w:val="clear" w:color="auto" w:fill="FFFFFF"/>
        </w:rPr>
        <w:t xml:space="preserve">, </w:t>
      </w:r>
      <w:r w:rsidR="008601A0" w:rsidRPr="00CF11A3">
        <w:rPr>
          <w:rFonts w:asciiTheme="minorHAnsi" w:hAnsiTheme="minorHAnsi" w:cstheme="minorHAnsi"/>
          <w:color w:val="494949"/>
          <w:shd w:val="clear" w:color="auto" w:fill="FFFFFF"/>
        </w:rPr>
        <w:t>D02 PN40</w:t>
      </w:r>
      <w:r w:rsidR="008601A0">
        <w:rPr>
          <w:rFonts w:asciiTheme="minorHAnsi" w:hAnsiTheme="minorHAnsi" w:cstheme="minorHAnsi"/>
          <w:color w:val="494949"/>
          <w:shd w:val="clear" w:color="auto" w:fill="FFFFFF"/>
        </w:rPr>
        <w:t xml:space="preserve">, </w:t>
      </w:r>
      <w:r w:rsidR="00D24F56" w:rsidRPr="00CF11A3">
        <w:rPr>
          <w:rFonts w:asciiTheme="minorHAnsi" w:hAnsiTheme="minorHAnsi" w:cstheme="minorHAnsi"/>
        </w:rPr>
        <w:t>Ireland</w:t>
      </w:r>
    </w:p>
    <w:p w14:paraId="304E75BB" w14:textId="07067E02" w:rsidR="0047250E" w:rsidRDefault="00891FA2" w:rsidP="0047250E">
      <w:pPr>
        <w:pStyle w:val="Affiliation"/>
      </w:pPr>
      <w:r w:rsidRPr="00BB4185">
        <w:rPr>
          <w:vertAlign w:val="superscript"/>
        </w:rPr>
        <w:t>1</w:t>
      </w:r>
      <w:r w:rsidR="00844848">
        <w:rPr>
          <w:vertAlign w:val="superscript"/>
        </w:rPr>
        <w:t>3</w:t>
      </w:r>
      <w:r w:rsidR="00D24F56" w:rsidRPr="00D24F56">
        <w:t>University of Antwerp, Ecosystem Management Research Group, Antwerp,</w:t>
      </w:r>
      <w:r w:rsidR="00D24F56">
        <w:t xml:space="preserve"> </w:t>
      </w:r>
      <w:r w:rsidR="00D24F56" w:rsidRPr="00D24F56">
        <w:t>B-2610 Belgium</w:t>
      </w:r>
    </w:p>
    <w:p w14:paraId="1F1CB87E" w14:textId="4EB2DD9A" w:rsidR="00341732" w:rsidRDefault="00341732" w:rsidP="0047250E">
      <w:pPr>
        <w:pStyle w:val="Affiliation"/>
      </w:pPr>
      <w:r w:rsidRPr="00341732">
        <w:rPr>
          <w:vertAlign w:val="superscript"/>
        </w:rPr>
        <w:t>14</w:t>
      </w:r>
      <w:r w:rsidRPr="00341732">
        <w:t xml:space="preserve">Research Institute for Nature and Forest (INBO), </w:t>
      </w:r>
      <w:proofErr w:type="spellStart"/>
      <w:r w:rsidRPr="00341732">
        <w:t>Havenlaan</w:t>
      </w:r>
      <w:proofErr w:type="spellEnd"/>
      <w:r w:rsidRPr="00341732">
        <w:t xml:space="preserve"> 88, 1000 Brussels, Belgium</w:t>
      </w:r>
    </w:p>
    <w:p w14:paraId="36A69F96" w14:textId="0AB43B64" w:rsidR="00891FA2" w:rsidRDefault="00891FA2" w:rsidP="0047250E">
      <w:pPr>
        <w:pStyle w:val="Affiliation"/>
      </w:pPr>
      <w:r w:rsidRPr="00BB4185">
        <w:rPr>
          <w:vertAlign w:val="superscript"/>
        </w:rPr>
        <w:t>1</w:t>
      </w:r>
      <w:r w:rsidR="00341732">
        <w:rPr>
          <w:vertAlign w:val="superscript"/>
        </w:rPr>
        <w:t>5</w:t>
      </w:r>
      <w:r w:rsidRPr="00891FA2">
        <w:t>Department of Physical Geography, Utrecht University, Utrecht</w:t>
      </w:r>
      <w:r>
        <w:t>,</w:t>
      </w:r>
      <w:r w:rsidRPr="00891FA2">
        <w:t xml:space="preserve"> P.O. Box 80.115, 3508 TC, the Netherlands</w:t>
      </w:r>
    </w:p>
    <w:p w14:paraId="4B2F3FC8" w14:textId="00E8EF72" w:rsidR="000A1B66" w:rsidRDefault="000A1B66" w:rsidP="008E213F">
      <w:pPr>
        <w:pStyle w:val="Correspondence"/>
      </w:pPr>
      <w:r w:rsidRPr="000A1B66">
        <w:rPr>
          <w:i/>
        </w:rPr>
        <w:t>Correspondence to</w:t>
      </w:r>
      <w:r>
        <w:t xml:space="preserve">: </w:t>
      </w:r>
      <w:proofErr w:type="spellStart"/>
      <w:r w:rsidR="00732DF6" w:rsidRPr="0047250E">
        <w:t>Heng</w:t>
      </w:r>
      <w:proofErr w:type="spellEnd"/>
      <w:r w:rsidR="00732DF6" w:rsidRPr="0047250E">
        <w:t xml:space="preserve"> Wang</w:t>
      </w:r>
      <w:r>
        <w:t xml:space="preserve"> (</w:t>
      </w:r>
      <w:r w:rsidR="00732DF6" w:rsidRPr="00732DF6">
        <w:t>wangheng3@mail.sysu.edu.cn</w:t>
      </w:r>
      <w:r>
        <w:t>)</w:t>
      </w:r>
    </w:p>
    <w:p w14:paraId="7E54F504" w14:textId="22A48B37" w:rsidR="00C12CBB" w:rsidRDefault="000A1B66" w:rsidP="00C12CBB">
      <w:r w:rsidRPr="000A1B66">
        <w:rPr>
          <w:b/>
        </w:rPr>
        <w:t>Abstract.</w:t>
      </w:r>
      <w:r>
        <w:t xml:space="preserve"> </w:t>
      </w:r>
      <w:r w:rsidR="00C12CBB">
        <w:t xml:space="preserve">Tidal flats provide valuable ecosystem services such as </w:t>
      </w:r>
      <w:r w:rsidR="00D845A3" w:rsidRPr="00D845A3">
        <w:t>flood protection and carbon sequestration</w:t>
      </w:r>
      <w:r w:rsidR="00C12CBB">
        <w:t xml:space="preserve">. </w:t>
      </w:r>
      <w:r w:rsidR="00D21470">
        <w:t>Erosion and accretion processes govern t</w:t>
      </w:r>
      <w:r w:rsidR="00C12CBB">
        <w:t xml:space="preserve">he </w:t>
      </w:r>
      <w:r w:rsidR="00D21470">
        <w:t xml:space="preserve">eco-geomorphic </w:t>
      </w:r>
      <w:r w:rsidR="00C12CBB">
        <w:t xml:space="preserve">evolution of intertidal </w:t>
      </w:r>
      <w:r w:rsidR="00D21470">
        <w:t>eco</w:t>
      </w:r>
      <w:r w:rsidR="00C12CBB">
        <w:t>systems (marshes and bare flats)</w:t>
      </w:r>
      <w:r w:rsidR="00D21470">
        <w:t>, and hence substantially affect their valuable ecosystem services</w:t>
      </w:r>
      <w:r w:rsidR="00C12CBB">
        <w:t xml:space="preserve">. To understand the intertidal ecosystem development, high-frequency bed-level </w:t>
      </w:r>
      <w:r w:rsidR="00CF11A3">
        <w:t xml:space="preserve">change </w:t>
      </w:r>
      <w:r w:rsidR="00C12CBB">
        <w:t>data are</w:t>
      </w:r>
      <w:r w:rsidR="00CF11A3">
        <w:t xml:space="preserve"> thus</w:t>
      </w:r>
      <w:r w:rsidR="00C12CBB">
        <w:t xml:space="preserve"> needed. However, such datasets are scarce due to the lack of suitable method</w:t>
      </w:r>
      <w:r w:rsidR="008601A0">
        <w:t>s</w:t>
      </w:r>
      <w:r w:rsidR="00C12CBB">
        <w:t xml:space="preserve"> </w:t>
      </w:r>
      <w:r w:rsidR="008601A0">
        <w:t xml:space="preserve">that do not involve </w:t>
      </w:r>
      <w:r w:rsidR="00C12CBB">
        <w:t>excessive labour and/or instrument cost. By applying newly-developed Surface Elevation Dynamics sensors</w:t>
      </w:r>
      <w:r w:rsidR="002B29C2">
        <w:t xml:space="preserve"> (SED-</w:t>
      </w:r>
      <w:r w:rsidR="002B29C2">
        <w:rPr>
          <w:rFonts w:hint="eastAsia"/>
          <w:lang w:eastAsia="zh-CN"/>
        </w:rPr>
        <w:t>sensor</w:t>
      </w:r>
      <w:r w:rsidR="002B29C2">
        <w:rPr>
          <w:lang w:eastAsia="zh-CN"/>
        </w:rPr>
        <w:t>s</w:t>
      </w:r>
      <w:r w:rsidR="002B29C2">
        <w:t>)</w:t>
      </w:r>
      <w:r w:rsidR="00C12CBB">
        <w:t xml:space="preserve">, we obtained unique high-resolution daily bed-level change data sets in </w:t>
      </w:r>
      <w:r w:rsidR="008601A0">
        <w:t xml:space="preserve">the period </w:t>
      </w:r>
      <w:r w:rsidR="00C12CBB">
        <w:t>2013-201</w:t>
      </w:r>
      <w:r w:rsidR="00472E25">
        <w:t>7</w:t>
      </w:r>
      <w:r w:rsidR="00C12CBB">
        <w:t xml:space="preserve"> from </w:t>
      </w:r>
      <w:r w:rsidR="002B29C2">
        <w:t>10</w:t>
      </w:r>
      <w:r w:rsidR="00C12CBB">
        <w:t xml:space="preserve"> saltmarsh sites </w:t>
      </w:r>
      <w:r w:rsidR="008601A0">
        <w:t xml:space="preserve">situated in </w:t>
      </w:r>
      <w:r w:rsidR="00C12CBB">
        <w:t xml:space="preserve">the Netherlands, Belgium and Britain </w:t>
      </w:r>
      <w:r w:rsidR="008601A0">
        <w:t xml:space="preserve">in </w:t>
      </w:r>
      <w:r w:rsidR="00C12CBB">
        <w:t xml:space="preserve">contrasting physical and biological settings. At each site, multiple sensors were deployed for </w:t>
      </w:r>
      <w:r w:rsidR="004F7E17">
        <w:t>9</w:t>
      </w:r>
      <w:r w:rsidR="00C12CBB">
        <w:t>-20 months to ensure sufficient spatial and temporal coverage of highly variable bed</w:t>
      </w:r>
      <w:r w:rsidR="00C93D5C">
        <w:t xml:space="preserve"> </w:t>
      </w:r>
      <w:r w:rsidR="00C12CBB">
        <w:t>level change processes. The bed</w:t>
      </w:r>
      <w:r w:rsidR="00C93D5C">
        <w:t xml:space="preserve"> </w:t>
      </w:r>
      <w:r w:rsidR="00C12CBB">
        <w:t xml:space="preserve">level change data </w:t>
      </w:r>
      <w:r w:rsidR="00135D2A">
        <w:t xml:space="preserve">are </w:t>
      </w:r>
      <w:r w:rsidR="00C12CBB">
        <w:t xml:space="preserve">provided with </w:t>
      </w:r>
      <w:r w:rsidR="00061A36" w:rsidRPr="008F095D">
        <w:t>synchronized</w:t>
      </w:r>
      <w:r w:rsidR="00C12CBB">
        <w:t xml:space="preserve"> hydrodynamic data, i.e. water level, wave height, tidal current velocity, and</w:t>
      </w:r>
      <w:r w:rsidR="00614104">
        <w:t xml:space="preserve"> medium</w:t>
      </w:r>
      <w:r w:rsidR="00C12CBB">
        <w:t xml:space="preserve"> grain size (D50) as well as </w:t>
      </w:r>
      <w:r w:rsidR="00135D2A">
        <w:t xml:space="preserve">(for some sites) </w:t>
      </w:r>
      <w:r w:rsidR="00C12CBB">
        <w:t>chlorophyll-a</w:t>
      </w:r>
      <w:r w:rsidR="00067D7C">
        <w:t xml:space="preserve"> level </w:t>
      </w:r>
      <w:r w:rsidR="00472E25">
        <w:t xml:space="preserve">and organic matter content </w:t>
      </w:r>
      <w:r w:rsidR="00067D7C">
        <w:t>of the surface sediment</w:t>
      </w:r>
      <w:r w:rsidR="00C12CBB">
        <w:t xml:space="preserve">. </w:t>
      </w:r>
      <w:r w:rsidR="000C686F">
        <w:t>T</w:t>
      </w:r>
      <w:r w:rsidR="00C12CBB">
        <w:t xml:space="preserve">his dataset </w:t>
      </w:r>
      <w:r w:rsidR="00061A36">
        <w:t xml:space="preserve">has revealed diverse spatial morphodynamic patterns over daily to </w:t>
      </w:r>
      <w:r w:rsidR="00C87B6C">
        <w:t>seasonal</w:t>
      </w:r>
      <w:r w:rsidR="00061A36">
        <w:t xml:space="preserve"> scales</w:t>
      </w:r>
      <w:r w:rsidR="00C87B6C">
        <w:t xml:space="preserve">, which are valuable </w:t>
      </w:r>
      <w:r w:rsidR="00E809EE">
        <w:t xml:space="preserve">to </w:t>
      </w:r>
      <w:r w:rsidR="00C87B6C">
        <w:t>theoretical and model develop</w:t>
      </w:r>
      <w:r w:rsidR="003F2207">
        <w:t>ment</w:t>
      </w:r>
      <w:r w:rsidR="00C87B6C">
        <w:t xml:space="preserve">. </w:t>
      </w:r>
      <w:r w:rsidR="00C12CBB">
        <w:t xml:space="preserve">On the daily scale, this dataset is particularly instructive as it includes a number of </w:t>
      </w:r>
      <w:r w:rsidR="00C12CBB">
        <w:lastRenderedPageBreak/>
        <w:t>storm events</w:t>
      </w:r>
      <w:r w:rsidR="008601A0">
        <w:t xml:space="preserve">, the response to which can be detected </w:t>
      </w:r>
      <w:r w:rsidR="00061A36">
        <w:rPr>
          <w:rFonts w:hint="eastAsia"/>
          <w:lang w:eastAsia="zh-CN"/>
        </w:rPr>
        <w:t>in</w:t>
      </w:r>
      <w:r w:rsidR="00061A36">
        <w:rPr>
          <w:lang w:eastAsia="zh-CN"/>
        </w:rPr>
        <w:t xml:space="preserve"> </w:t>
      </w:r>
      <w:r w:rsidR="008601A0">
        <w:t>the bed level change observations</w:t>
      </w:r>
      <w:r w:rsidR="00C12CBB">
        <w:t xml:space="preserve">. Such data </w:t>
      </w:r>
      <w:r w:rsidR="000C686F">
        <w:t xml:space="preserve">are </w:t>
      </w:r>
      <w:r w:rsidR="00C12CBB">
        <w:t xml:space="preserve">rare but useful to study tidal flat </w:t>
      </w:r>
      <w:r w:rsidR="000C686F">
        <w:t>response to</w:t>
      </w:r>
      <w:r w:rsidR="00C12CBB">
        <w:t xml:space="preserve"> highly energetic conditions. </w:t>
      </w:r>
    </w:p>
    <w:p w14:paraId="01086D0B" w14:textId="77777777" w:rsidR="00C93D5C" w:rsidRDefault="00C93D5C" w:rsidP="00C12CBB"/>
    <w:p w14:paraId="6AC04C7E" w14:textId="1C48A213" w:rsidR="0047250E" w:rsidRDefault="00C12CBB" w:rsidP="00C12CBB">
      <w:r>
        <w:t>The dataset is available at an open repository at XX, which is expected to expand with additional SED-sensor data from ongoing and planned surveys.</w:t>
      </w:r>
    </w:p>
    <w:p w14:paraId="41868303" w14:textId="1ED44B80" w:rsidR="00C82F79" w:rsidRDefault="00C82F79" w:rsidP="00C82F79">
      <w:pPr>
        <w:pStyle w:val="Heading1"/>
      </w:pPr>
      <w:r>
        <w:t xml:space="preserve">1 </w:t>
      </w:r>
      <w:r w:rsidR="00E249BF" w:rsidRPr="00E249BF">
        <w:t>Introduction</w:t>
      </w:r>
    </w:p>
    <w:p w14:paraId="4A3AF970" w14:textId="26EC7B03" w:rsidR="00570A22" w:rsidRDefault="00570A22" w:rsidP="00020F4B">
      <w:r>
        <w:t>Salt marshes and the adjacent tidal flats are co-evolving coastal ecosystems with global importance</w:t>
      </w:r>
      <w:r w:rsidR="00020F4B">
        <w:t xml:space="preserve"> </w:t>
      </w:r>
      <w:r w:rsidR="00020F4B">
        <w:fldChar w:fldCharType="begin"/>
      </w:r>
      <w:r w:rsidR="00020F4B">
        <w:instrText xml:space="preserve"> ADDIN ZOTERO_ITEM CSL_CITATION {"citationID":"bloyNgba","properties":{"formattedCitation":"(Mcowen et al., 2017; Schuerch et al., 2018)","plainCitation":"(Mcowen et al., 2017; Schuerch et al., 2018)","noteIndex":0},"citationItems":[{"id":3109,"uris":["http://zotero.org/users/405658/items/P7ZNLDBH"],"uri":["http://zotero.org/users/405658/items/P7ZNLDBH"],"itemData":{"id":3109,"type":"article-journal","abstract":"Background Saltmarshes are extremely valuable but often overlooked ecosystems, contributing to livelihoods locally and globally through the associated ecosystem services they provide, including fish production, carbon storage and coastal protection. Despite their importance, knowledge of the current spatial distribution (occurrence and extent) of saltmarshes is incomplete. In light of increasing anthropogenic and environmental pressures on coastal ecosystems, global data on the occurrence and extent of saltmarshes are needed to draw attention to these critical ecosystems and to the benefits they generate for people. Such data can support resource management, strengthen decision-making and facilitate tracking of progress towards global conservation targets set by multilateral environmental agreements, such as the Aichi Biodiversity Targets of the United Nations' (UN's) Strategic Plan for Biodiversity 2011-2020, the Sustainable Development Goals of the UN's 2030 Agenda for Sustainable Development and the Ramsar Convention. New information Here, we present the most complete dataset on saltmarsh occurrence and extent at the global scale. This dataset collates 350,985 individual occurrences of saltmarshes and presents the first global estimate of their known extent. The dataset captures locational and contextual data for saltmarsh in 99 countries worldwide. A total of 5,495,089 hectares of mapped saltmarsh across 43 countries and territories are represented in a Geographic Information Systems polygon shapefile. This estimate is at the relatively low end of previous estimates (2.2-40 Mha), however, we took the conservative approach in the mapping exercise and there are notable areas in Canada, Northern Russia, South America and Africa where saltmarshes are known to occur that require additional spatial data. Nevertheless, the most extensive saltmarsh worldwide are found outside the tropics, notably including the low-lying, ice-free coasts, bays and estuaries of the North Atlantic which are well represented in our global polygon dataset. Therefore, despite the gaps, we believe that, while incomplete, our global polygon data cover many of the important areas in Europe, the USA and Australia.","container-title":"Biodiversity Data Journal","DOI":"10.3897/BDJ.5.e11764","ISSN":"1314-2836","journalAbbreviation":"Biodiver. Data J.","language":"English","note":"WOS:000449731600001","page":"UNSP e11764","source":"Web of Science","title":"A global map of saltmarshes","volume":"5","author":[{"family":"Mcowen","given":"Chris J."},{"family":"Weatherdon","given":"Lauren V."},{"family":"Van Bochove","given":"Jan-Willem"},{"family":"Sullivan","given":"Emma"},{"family":"Blyth","given":"Simon"},{"family":"Zockler","given":"Christoph"},{"family":"Stanwell-Smith","given":"Damon"},{"family":"Kingston","given":"Naomi"},{"family":"Martin","given":"Corinne S."},{"family":"Spalding","given":"Mark"},{"family":"Fletcher","given":"Steven"}],"issued":{"date-parts":[["2017",3,21]]}}},{"id":2995,"uris":["http://zotero.org/users/405658/items/8K8U2YI4"],"uri":["http://zotero.org/users/405658/items/8K8U2YI4"],"itemData":{"id":2995,"type":"article-journal","abstract":"The response of coastal wetlands to sea-level rise during the twenty-first century remains uncertain. Global-scale projections suggest that between 20 and 90 per cent (for low and high sea-level rise scenarios, respectively) of the present-day coastal wetland area will be lost, which will in turn result in the loss of biodiversity and highly valued ecosystem services(1-3). These projections do not necessarily take into account all essential geomorphological(4-7) and socio-economic system feedbacks(8). Here we present an integrated global modelling approach that considers both the ability of coastal wetlands to build up vertically by sediment accretion, and the accommodation space, namely, the vertical and lateral space available for fine sediments to accumulate and be colonized by wetland vegetation. We use this approach to assess global-scale changes in coastal wetland area in response to global sea-level rise and anthropogenic coastal occupation during the twenty-first century. On the basis of our simulations, we find that, globally, rather than losses, wetland gains of up to 60 per cent of the current area are possible, if more than 37 per cent (our upper estimate for current accommodation space) of coastal wetlands have sufficient accommodation space, and sediment supply remains at present levels. In contrast to previous studies(1-3), we project that until 2100, the loss of global coastal wetland area will range between 0 and 30 per cent, assuming no further accommodation space in addition to current levels. Our simulations suggest that the resilience of global wetlands is primarily driven by the availability of accommodation space, which is strongly influenced by the building of anthropogenic infrastructure in the coastal zone and such infrastructure is expected to change over the twenty-first century. Rather than being an inevitable consequence of global sea-level rise, our findings indicate that large-scale loss of coastal wetlands might be avoidable, if sufficient additional accommodation space can be created through careful nature-based adaptation solutions to coastal management.","container-title":"Nature","DOI":"10.1038/s41586-018-0476-5","ISSN":"0028-0836","issue":"7722","journalAbbreviation":"Nature","language":"English","note":"WOS:000444437900041","page":"231-+","source":"Web of Science","title":"Future response of global coastal wetlands to sea-level rise","volume":"561","author":[{"family":"Schuerch","given":"Mark"},{"family":"Spencer","given":"Tom"},{"family":"Temmerman","given":"Stijn"},{"family":"Kirwan","given":"Matthew L."},{"family":"Wolff","given":"Claudia"},{"family":"Lincke","given":"Daniel"},{"family":"McOwen","given":"Chris J."},{"family":"Pickering","given":"Mark D."},{"family":"Reef","given":"Ruth"},{"family":"Vafeidis","given":"Athanasios T."},{"family":"Hinkel","given":"Jochen"},{"family":"Nicholls","given":"Robert J."},{"family":"Brown","given":"Sally"}],"issued":{"date-parts":[["2018",9,13]]}}}],"schema":"https://github.com/citation-style-language/schema/raw/master/csl-citation.json"} </w:instrText>
      </w:r>
      <w:r w:rsidR="00020F4B">
        <w:fldChar w:fldCharType="separate"/>
      </w:r>
      <w:r w:rsidR="00917818">
        <w:rPr>
          <w:noProof/>
        </w:rPr>
        <w:t>(Mcowen et al., 2017; Schuerch et al., 2018)</w:t>
      </w:r>
      <w:r w:rsidR="00020F4B">
        <w:fldChar w:fldCharType="end"/>
      </w:r>
      <w:r w:rsidR="00020F4B">
        <w:t>.</w:t>
      </w:r>
      <w:r>
        <w:t xml:space="preserve"> They provide multiple ecosystem services such as carbon sequestration</w:t>
      </w:r>
      <w:r w:rsidR="00020F4B">
        <w:t xml:space="preserve"> </w:t>
      </w:r>
      <w:r w:rsidR="00020F4B">
        <w:fldChar w:fldCharType="begin"/>
      </w:r>
      <w:r w:rsidR="00020F4B">
        <w:instrText xml:space="preserve"> ADDIN ZOTERO_ITEM CSL_CITATION {"citationID":"u1kBsusz","properties":{"unsorted":true,"formattedCitation":"(Mcleod et al., 2011; Duarte et al., 2013)","plainCitation":"(Mcleod et al., 2011; Duarte et al., 2013)","noteIndex":0},"citationItems":[{"id":3332,"uris":["http://zotero.org/users/405658/items/MWVTTKYB"],"uri":["http://zotero.org/users/405658/items/MWVTTKYB"],"itemData":{"id":3332,"type":"article-journal","abstract":"Recent research has highlighted the valuable role that coastal and marine ecosystems play in sequestering carbon dioxide (CO2). The carbon (C) sequestered in vegetated coastal ecosystems, specifically mangrove forests, seagrass beds, and salt marshes, has been termed \"blue carbon\". Although their global area is one to two orders of magnitude smaller than that of terrestrial forests, the contribution of vegetated coastal habitats per unit area to long-term C sequestration is much greater, in part because of their efficiency in trapping suspended matter and associated organic C during tidal inundation. Despite the value of mangrove forests, seagrass beds, and salt marshes in sequestering C, and the other goods and services they provide, these systems are being lost at critical rates and action is urgently needed to prevent further degradation and loss. Recognition of the C sequestration value of vegetated coastal ecosystems provides a strong argument for their protection and restoration; however, it is necessary to improve scientific understanding of the underlying mechanisms that control C sequestration in these ecosystems. Here, we identify key areas of uncertainty and specific actions needed to address them.","container-title":"Frontiers in Ecology and the Environment","DOI":"10.1890/110004","ISSN":"1540-9295","issue":"10","journalAbbreviation":"Front. Ecol. Environ.","language":"English","note":"WOS:000297824500018","page":"552-560","source":"Web of Science","title":"A blueprint for blue carbon: toward an improved understanding of the role of vegetated coastal habitats in sequestering CO2","title-short":"A blueprint for blue carbon","volume":"9","author":[{"family":"Mcleod","given":"Elizabeth"},{"family":"Chmura","given":"Gail L."},{"family":"Bouillon","given":"Steven"},{"family":"Salm","given":"Rodney"},{"family":"Bjork","given":"Mats"},{"family":"Duarte","given":"Carlos M."},{"family":"Lovelock","given":"Catherine E."},{"family":"Schlesinger","given":"William H."},{"family":"Silliman","given":"Brian R."}],"issued":{"date-parts":[["2011",12]]}},"label":"page"},{"id":11,"uris":["http://zotero.org/users/405658/items/W6S7QFK2"],"uri":["http://zotero.org/users/405658/items/W6S7QFK2"],"itemData":{"id":11,"type":"article-journal","abstract":"Marine vegetated habitats (seagrasses, salt-marshes, macroalgae and mangroves) occupy 0.2% of the ocean surface, but contribute 50% of carbon burial in marine sediments. Their canopies dissipate wave energy and high burial rates raise the seafloor, buffering the impacts of rising sea level and wave action that are associated with climate change. The loss of a third of the global cover of these ecosystems involves a loss of CO2 sinks and the emission of 1 Pg\nCO2 annually. The conservation, restoration and use of\nvegetated coastal habitats in eco-engineering solutions for coastal protection provide a promising strategy, delivering significant capacity for climate change mitigation and adaption.","container-title":"Nature Climate Change","DOI":"10.1038/nclimate1970","page":"961-968","source":"ResearchGate","title":"The role of coastal plant communities for climate change mitigation and adaptation","volume":"3","author":[{"family":"Duarte","given":"Carlos"},{"family":"Losada","given":"I.J."},{"family":"Hendriks","given":"Iris"},{"family":"Mazarrasa","given":"Ines"},{"family":"Marba","given":"Nuria"}],"issued":{"date-parts":[["2013",11,1]]}},"label":"page"}],"schema":"https://github.com/citation-style-language/schema/raw/master/csl-citation.json"} </w:instrText>
      </w:r>
      <w:r w:rsidR="00020F4B">
        <w:fldChar w:fldCharType="separate"/>
      </w:r>
      <w:r w:rsidR="00917818">
        <w:rPr>
          <w:noProof/>
        </w:rPr>
        <w:t>(Mcleod et al., 2011; Duarte et al., 2013)</w:t>
      </w:r>
      <w:r w:rsidR="00020F4B">
        <w:fldChar w:fldCharType="end"/>
      </w:r>
      <w:r>
        <w:t xml:space="preserve">, </w:t>
      </w:r>
      <w:r w:rsidR="00020F4B">
        <w:t>hosting migratory birds</w:t>
      </w:r>
      <w:r>
        <w:t xml:space="preserve"> </w:t>
      </w:r>
      <w:r w:rsidR="00020F4B">
        <w:fldChar w:fldCharType="begin"/>
      </w:r>
      <w:r w:rsidR="00020F4B">
        <w:instrText xml:space="preserve"> ADDIN ZOTERO_ITEM CSL_CITATION {"citationID":"aATgrw4o","properties":{"formattedCitation":"(Van Eerden et al., 2005)","plainCitation":"(Van Eerden et al., 2005)","noteIndex":0},"citationItems":[{"id":862,"uris":["http://zotero.org/users/405658/items/HU37ES6X"],"uri":["http://zotero.org/users/405658/items/HU37ES6X"],"itemData":{"id":862,"type":"article-journal","abstract":"The western Palaearctic continental flyway that connects the tundra and taiga belts of Russia with north-west Europe is the major migratory avenue for an estimated 9.3 million herbivorous water birds ( swans, geese and ducks). Agricultural practices together with protection measures subsidize the carrying capacity of winter habitats of the birds. Densities of these birds are highest in the Netherlands, where nitrogen (N) inputs to farmland have increased during the last 70 years and became the highest in Europe (&gt; 250 kg manure and fertilizer ha(-1) yr(-1)). A comparison of population trends of 13 species of avian herbivores reveals generally expanding populations in the past 50 years, with the greatest increases from 1970 to 1990. Populations of the smallest avian herbivores, such as ducks, are either stable or have peaked and are now in decline, whereas numbers of larger herbivores ( geese and swans) continue to increase and barnacle and greylag geese now breed in the Netherlands, in addition to northern sites. During the northerly spring migration, stop- over sites, mostly in the agricultural regions of eastern Europe and Scandinavia, lie between the 3 and 6 degrees C mean daily temperature isotherms in April, temperatures at which grasses start to grow, where flooding of riparian wetlands frequently occurs and fertilizers are applied to farmland. However, the restructuring of agricultural practices in an enlarged EU is likely to affect water bird populations and their migration routes. The reduced use of N in the Netherlands is predicted to constrain population growth, especially of the smallest avian herbivores with their high basal metabolic rates, because of the declining food quality of grass leaves. The introduction of large-scale farming of oilseed rape, winter cereals, sugar beet and potatoes at the expense of grassland also will adversely affect these birds, whereas larger species are likely to continue exploiting these crops.","container-title":"Global Change Biology","DOI":"10.1111/j.1365-2486.2005.00940.x","ISSN":"1354-1013","issue":"6","journalAbbreviation":"Glob. Change Biol.","language":"English","note":"WOS:000229427600005","page":"894-908","source":"Web of Science","title":"Connecting seas: western Palaearctic continental flyway for water birds in the perspective of changing land use and climate","title-short":"Connecting seas","volume":"11","author":[{"family":"Van Eerden","given":"M. R."},{"family":"Drent","given":"R. H."},{"family":"Stahl","given":"J."},{"family":"Bakker","given":"J. P."}],"issued":{"date-parts":[["2005",6]]}}}],"schema":"https://github.com/citation-style-language/schema/raw/master/csl-citation.json"} </w:instrText>
      </w:r>
      <w:r w:rsidR="00020F4B">
        <w:fldChar w:fldCharType="separate"/>
      </w:r>
      <w:r w:rsidR="00917818">
        <w:rPr>
          <w:noProof/>
        </w:rPr>
        <w:t>(Van Eerden et al., 2005)</w:t>
      </w:r>
      <w:r w:rsidR="00020F4B">
        <w:fldChar w:fldCharType="end"/>
      </w:r>
      <w:r>
        <w:t>, and protecting coastal communities and infrastructures by attenuating waves</w:t>
      </w:r>
      <w:r w:rsidR="00020F4B">
        <w:t xml:space="preserve"> </w:t>
      </w:r>
      <w:r w:rsidR="00020F4B">
        <w:fldChar w:fldCharType="begin"/>
      </w:r>
      <w:r w:rsidR="00020F4B">
        <w:instrText xml:space="preserve"> ADDIN ZOTERO_ITEM CSL_CITATION {"citationID":"YJuqIVwi","properties":{"unsorted":true,"formattedCitation":"(Temmerman et al., 2013; M\\uc0\\u246{}ller et al., 2014; Vuik et al., 2016)","plainCitation":"(Temmerman et al., 2013; Möller et al., 2014; Vuik et al., 2016)","noteIndex":0},"citationItems":[{"id":617,"uris":["http://zotero.org/users/405658/items/WJ9THJS3"],"uri":["http://zotero.org/users/405658/items/WJ9THJS3"],"itemData":{"id":617,"type":"article-journal","abstract":"The risk of flood disasters is increasing for many coastal societies owing to global and regional changes in climate conditions, sea-level rise, land subsidence and sediment supply. At the same time, in many locations, conventional coastal engineering solutions such as sea walls are increasingly challenged by these changes and their maintenance may become unsustainable. We argue that flood protection by ecosystem creation and restoration can provide a more sustainable, cost-effective and ecologically sound alternative to conventional coastal engineering and that, in suitable locations, it should be implemented globally and on a large scale.","container-title":"Nature","DOI":"10.1038/nature12859","ISSN":"0028-0836","issue":"7478","journalAbbreviation":"Nature","language":"en","page":"79-83","source":"www.nature.com","title":"Ecosystem-based coastal defence in the face of global change","volume":"504","author":[{"family":"Temmerman","given":"Stijn"},{"family":"Meire","given":"Patrick"},{"family":"Bouma","given":"Tjeerd J."},{"family":"Herman","given":"Peter M. J."},{"family":"Ysebaert","given":"Tom"},{"family":"De Vriend","given":"Huib J."}],"issued":{"date-parts":[["2013",12,5]]}}},{"id":153,"uris":["http://zotero.org/users/405658/items/HTPSMUSJ"],"uri":["http://zotero.org/users/405658/items/HTPSMUSJ"],"itemData":{"id":153,"type":"article-journal","abstract":"Coastal communities around the world face an increasing risk from flooding as a result of rising sea level, increasing storminess and land subsidence. Salt marshes can act as natural buffer zones, providing protection from waves during storms. However, the effectiveness of marshes in protecting the coastline during extreme events when water levels are at a maximum and waves are highest is poorly understood. Here we experimentally assess wave dissipation under storm surge conditions in a 300-metre-long wave flume tank that contains a transplanted section of natural salt marsh. We find that the presence of marsh vegetation causes considerable wave attenuation, even when water levels and waves are highest. From a comparison with experiments without vegetation, we estimate that up to 60% of observed wave reduction is attributed to vegetation. We also find that although waves progressively flatten and break vegetation stems and thereby reduce dissipation, the marsh substrate remained stable and resistant to surface erosion under all conditions. The effectiveness of storm wave dissipation and the resilience of tidal marshes even at extreme conditions suggest that salt marsh ecosystems can be a valuable component of coastal protection schemes.","container-title":"Nature Geoscience","DOI":"10.1038/ngeo2251","ISSN":"1752-0894","issue":"10","journalAbbreviation":"Nature Geosci","language":"en","page":"727-731","source":"www.nature.com","title":"Wave attenuation over coastal salt marshes under storm surge conditions","volume":"7","author":[{"family":"Möller","given":"Iris"},{"family":"Kudella","given":"Matthias"},{"family":"Rupprecht","given":"Franziska"},{"family":"Spencer","given":"Tom"},{"family":"Paul","given":"Maike"},{"family":"Wesenbeeck","given":"Bregje K.","non-dropping-particle":"van"},{"family":"Wolters","given":"Guido"},{"family":"Jensen","given":"Kai"},{"family":"Bouma","given":"Tjeerd J."},{"family":"Miranda-Lange","given":"Martin"},{"family":"Schimmels","given":"Stefan"}],"issued":{"date-parts":[["2014",10]]}}},{"id":1048,"uris":["http://zotero.org/users/405658/items/TNZS6FC3"],"uri":["http://zotero.org/users/405658/items/TNZS6FC3"],"itemData":{"id":1048,"type":"article-journal","abstract":"This paper analyses the effect of vegetation on wave damping under severe storm conditions, based on a combination of field measurements and numerical modelling. The field measurements of wave attenuation by vegetation were performed on two salt marshes with two representative but contrasting coastal wetland vegetation types: cordgrass (Spartina anglica) and grassweed (Scirpus maritimus). The former is found in salty environments, whereas the latter is found in brackish environments. The measurements have added to the range with the highest water depths and wave heights presented in the literature so far. A numerical wave model (SWAN) has been calibrated and validated using the new field data. It appeared that the model was well capable of reproducing the observed decay in wave height over the salt marsh. The model has been applied to compute the reduction of the incident wave height on a dike for various realistic foreshore configurations and hydraulic loading conditions. Additionally, the efficiency of vegetated foreshores in reducing wave loads on the dike has been investigated, where wave loads were quantified using a computed wave run-up height and wave overtopping discharge. The outcomes show that vegetated foreshores reduce wave loads on coastal dikes significantly, also for the large inundation depths that occur during storms and with the vegetation being in winter state. The effect of the foreshore on the wave loads varies with wave height to water depth ratio on the foreshore. The presence of vegetation on the foreshore extends the range of water depths for which a foreshore can be applied for effective reduction of wave loads, and prevents intense wave breaking on the foreshore to occur. This research demonstrates that vegetated foreshores can be considered as a promising supplement to conventional engineering methods for dike reinforcement. © 2016 Elsevier B.V.","archive":"Scopus","container-title":"Coastal Engineering","DOI":"10.1016/j.coastaleng.2016.06.001","ISSN":"0378-3839","page":"42-56","source":"Scopus","title":"Nature-based flood protection: The efficiency of vegetated foreshores for reducing wave loads on coastal dikes","title-short":"Nature-based flood protection","volume":"116","author":[{"family":"Vuik","given":"V."},{"family":"Jonkman","given":"S.N."},{"family":"Borsje","given":"B.W."},{"family":"Suzuki","given":"T."}],"issued":{"date-parts":[["2016"]]}}}],"schema":"https://github.com/citation-style-language/schema/raw/master/csl-citation.json"} </w:instrText>
      </w:r>
      <w:r w:rsidR="00020F4B">
        <w:fldChar w:fldCharType="separate"/>
      </w:r>
      <w:r w:rsidR="00917818" w:rsidRPr="00917818">
        <w:t>(Temmerman et al., 2013; Möller et al., 2014; Vuik et al., 2016)</w:t>
      </w:r>
      <w:r w:rsidR="00020F4B">
        <w:fldChar w:fldCharType="end"/>
      </w:r>
      <w:r>
        <w:t xml:space="preserve">. </w:t>
      </w:r>
      <w:r w:rsidRPr="00976518">
        <w:t>These systems are</w:t>
      </w:r>
      <w:r>
        <w:t xml:space="preserve"> known as dynamic biogeomorphic systems</w:t>
      </w:r>
      <w:r w:rsidR="001B6CCF">
        <w:t xml:space="preserve"> </w:t>
      </w:r>
      <w:r w:rsidR="001B6CCF">
        <w:fldChar w:fldCharType="begin"/>
      </w:r>
      <w:r w:rsidR="001B6CCF">
        <w:instrText xml:space="preserve"> ADDIN ZOTERO_ITEM CSL_CITATION {"citationID":"tyG7ZxGo","properties":{"unsorted":true,"formattedCitation":"(KNOX, 1972; Friedrichs, 2011; Fagherazzi et al., 2012)","plainCitation":"(KNOX, 1972; Friedrichs, 2011; Fagherazzi et al., 2012)","noteIndex":0},"citationItems":[{"id":3325,"uris":["http://zotero.org/users/405658/items/WBLEMEEJ"],"uri":["http://zotero.org/users/405658/items/WBLEMEEJ"],"itemData":{"id":3325,"type":"article-journal","abstract":"Meander erosional banks of fifth and sixth order southwestern Wisconsin streams having drainage areas of twenty square miles (30 km2) or less frequently reveal three distinct sedimentary sequences. The basal unit of coarse textured debris is thought to represent bed load sediment of a prior channel active near the terminus of a mid-Holocene drought about 6,000 years B. P. A silty clay series over the coarse layer is interpreted to have been derived by vertical accretion on a paleo floodplain during a climatic shift toward more humid conditions of the late Holocene. Distinctly laminated silt loam sediments produced by vertical accretion extend from the middle series to the current surface, and mainly result from increased flooding related to modern land use practices. The recent man-induced change in channel morphology is analogous to natural adjustments produced by Holocene climatic fluctuation, and suggests that temporal aspects of channel and floodplain evolution may be described by a step function model.","container-title":"Annals of the Association of American Geographers","DOI":"10.1111/j.1467-8306.1972.tb00872.x","ISSN":"0004-5608","issue":"3","page":"401-410","source":"Taylor and Francis+NEJM","title":"Valley Alluviation in Southwestern Wisconsin","volume":"62","author":[{"family":"KNOX","given":"JAMES C."}],"issued":{"date-parts":[["1972",9,1]]}}},{"id":1111,"uris":["http://zotero.org/users/405658/items/N5EZTMUC"],"uri":["http://zotero.org/users/405658/items/N5EZTMUC"],"itemData":{"id":1111,"type":"chapter","abstract":"The study of the morphology and evolution of tidal flats is particularly well suited in the context of morphodynamics in that characteristics such as profile shape, bed slope, and grain size clearly and systematically vary as a function of sediment supply and wave and tidal forcing, and the nature of wave- and tide-induced velocities across tidal flats is, in turn, a direct function of the tidal flat morphology itself. When averaged over annual or longer timescales, tidal flat morphology typically approximates a dynamic equilibrium with external forcing. Over seasonal and shorter timescales, spatial asymmetries in the hydrodynamic energy associated with temporally alternating tide- and wave-dominance drive sediment landward and seaward, respectively. For flats exhibiting minimal spatial gradients in energy, net sediment transport can still occur in response to local, time-dependent asymmetries associated with finite depth and intertidal storage effects; negative feedback on the scale of entire tidal embayments may favor minimization of these local asymmetries. Assuming that morphological equilibrium is likewise associated with the minimization of spatial asymmetries in energy, dominance by tides results in a convex-up tidal flat profile, whereas dominance by waves results in a concave-up profile. These extremes lead to analytical solutions for tidal flat width, slope, and degree of curvature as a function of tidal range, wave height, and the critical velocity for profile stability. Although a tide- or wave-dominated static equilibrium theoretically exists at each of these extremes, natural tidal flats over annual timescales are better approximated by a dynamic equilibrium somewhere between these two asymptotes. Observations and models indicate that, within this range of morphologies, convex-up profiles are further favored by increased sediment supply, increased bioaggregation/adhesion, and external forcing by faster-rising tides; concave-up profiles are further favored by decreased sediment supply, increased bioturbation, and external forcing by faster-falling tides. Processes/properties associated with evolution toward a convex (vs. concave) profile include shoreward (vs. seaward) sediment transport, net deposition (vs. erosion), decreased (vs. increased) grain size, and a form that progrades seaward (vs. retreating landward). Because surficial grain size responds to energy gradients much more quickly than overall morphology can adjust, the common presence of tides without strong waves (alternating with much shorter periods of intense waves) leads to landward fining of surficial grain size most of the time.","container-title":"Treatise on Estuarine and Coastal Science","event-place":"Waltham","ISBN":"978-0-08-087885-0","page":"137-170","publisher":"Academic Press","publisher-place":"Waltham","source":"ScienceDirect","title":"Tidal Flat Morphodynamics: A Synthesis","title-short":"3.06 - Tidal Flat Morphodynamics","URL":"http://www.sciencedirect.com/science/article/pii/B9780123747112003077","author":[{"family":"Friedrichs","given":"C. T."}],"editor":[{"family":"Wolanski","given":"Eric"},{"family":"McLusky","given":"Donald"}],"accessed":{"date-parts":[["2014",4,14]]},"issued":{"date-parts":[["2011"]]}}},{"id":625,"uris":["http://zotero.org/users/405658/items/URWKFEDP"],"uri":["http://zotero.org/users/405658/items/URWKFEDP"],"itemData":{"id":625,"type":"article-journal","abstract":"Salt marshes are delicate landforms at the boundary between the sea and land. These ecosystems support a diverse biota that modifies the erosive characteristics of the substrate and mediates sediment transport processes. Here we present a broad overview of recent numerical models that quantify the formation and evolution of salt marshes under different physical and ecological drivers. In particular, we focus on the coupling between geomorphological and ecological processes and on how these feedbacks are included in predictive models of landform evolution. We describe in detail models that simulate fluxes of water, organic matter, and sediments in salt marshes. The interplay between biological and morphological processes often produces a distinct scarp between salt marshes and tidal flats. Numerical models can capture the dynamics of this boundary and the progradation or regression of the marsh in time. Tidal channels are also key features of the marsh landscape, flooding and draining the marsh platform and providing a source of sediments and nutrients to the marsh ecosystem. In recent years, several numerical models have been developed to describe the morphogenesis and long-term dynamics of salt marsh channels. Finally, salt marshes are highly sensitive to the effects of long-term climatic change. We therefore discuss in detail how numerical models have been used to determine salt marsh survival under different scenarios of sea level rise. Copyright 2012 by the American Geophysical Union.","container-title":"Reviews of Geophysics","DOI":"10.1029/2011RG000359","ISSN":"87551209","issue":"1","language":"English","source":"Scopus","title":"Numerical models of salt marsh evolution: Ecological, geomorphic, and climatic factors","title-short":"Numerical models of salt marsh evolution","volume":"50","author":[{"family":"Fagherazzi","given":"S."},{"family":"Kirwan","given":"M.L."},{"family":"Mudd","given":"S.M."},{"family":"Guntenspergen","given":"G.R."},{"family":"Temmerman","given":"S."},{"family":"D'Alpaos","given":"A."},{"family":"Van De Koppel","given":"J."},{"family":"Rybczyk","given":"J.M."},{"family":"Reyes","given":"E."},{"family":"Craft","given":"C."},{"family":"Clough","given":"J."}],"issued":{"date-parts":[["2012"]]}}}],"schema":"https://github.com/citation-style-language/schema/raw/master/csl-citation.json"} </w:instrText>
      </w:r>
      <w:r w:rsidR="001B6CCF">
        <w:fldChar w:fldCharType="separate"/>
      </w:r>
      <w:r w:rsidR="00917818">
        <w:rPr>
          <w:noProof/>
        </w:rPr>
        <w:t>(KNOX, 1972; Friedrichs, 2011; Fagherazzi et al., 2012)</w:t>
      </w:r>
      <w:r w:rsidR="001B6CCF">
        <w:fldChar w:fldCharType="end"/>
      </w:r>
      <w:r>
        <w:t xml:space="preserve">. Their bed form is continuously shaped by the interactions between physical and biological processes, </w:t>
      </w:r>
      <w:r w:rsidR="00C33DBB">
        <w:t>including</w:t>
      </w:r>
      <w:r>
        <w:t xml:space="preserve"> tidal currents, wind waves, sediment </w:t>
      </w:r>
      <w:r w:rsidR="008601A0">
        <w:t>delivery</w:t>
      </w:r>
      <w:r>
        <w:t>, as well as bioturbation/</w:t>
      </w:r>
      <w:proofErr w:type="spellStart"/>
      <w:r>
        <w:t>bioaggregation</w:t>
      </w:r>
      <w:proofErr w:type="spellEnd"/>
      <w:r>
        <w:t xml:space="preserve">, which jointly determine the </w:t>
      </w:r>
      <w:r w:rsidR="00C33DBB">
        <w:t xml:space="preserve">time </w:t>
      </w:r>
      <w:r>
        <w:t xml:space="preserve">evolution of these systems </w:t>
      </w:r>
      <w:r w:rsidR="00BE0B3F">
        <w:fldChar w:fldCharType="begin"/>
      </w:r>
      <w:r w:rsidR="001C50A6">
        <w:instrText xml:space="preserve"> ADDIN ZOTERO_ITEM CSL_CITATION {"citationID":"8OaPEATU","properties":{"unsorted":true,"formattedCitation":"(Le Hir et al., 2000; Yang et al., 2008; Green and Coco, 2014; Dai et al., 2016, 2018; D\\uc0\\u8217{}Alpaos et al., 2016)","plainCitation":"(Le Hir et al., 2000; Yang et al., 2008; Green and Coco, 2014; Dai et al., 2016, 2018; D’Alpaos et al., 2016)","noteIndex":0},"citationItems":[{"id":374,"uris":["http://zotero.org/users/405658/items/84FTKRHH"],"uri":["http://zotero.org/users/405658/items/84FTKRHH"],"itemData":{"id":374,"type":"article-journal","abstract":"&lt;p&gt;Cited By (since 1996): 71&lt;/p&gt;","container-title":"Continental Shelf Research","issue":"12-13","page":"1433-1459","source":"Scopus","title":"Characterization of intertidal flat hydrodynamics","volume":"20","author":[{"family":"Le Hir","given":"P."},{"family":"Roberts","given":"W."},{"family":"Cazaillet","given":"O."},{"family":"Christie","given":"M."},{"family":"Bassoullet","given":"P."},{"family":"Bacher","given":"C."}],"issued":{"date-parts":[["2000"]]}}},{"id":767,"uris":["http://zotero.org/users/405658/items/53W8FPHP"],"uri":["http://zotero.org/users/405658/items/53W8FPHP"],"itemData":{"id":767,"type":"article-journal","abstract":"To examine the spatial and temporal variability of sediment grain size in exposed tidal wetlands with ample sediment supply, we sampled sediments and measured hydrodynamics, accretion/erosion rates, and vegetation characteristics in the Yangtze Delta. Sediment grain size exhibited a landward/upward decreasing trend. This trend is mainly attributed to attenuation of hydrodynamics. A 630-day series of daily surface sediment sampling at a fixed site on an unvegetated intertidal flat revealed significant seasonal and storm-cyclic changes in grain size. This temporal variability was related to alternating accretion/erosion events, with erosion associated with coarser grain size. Such temporal dynamics were not present in vegetation, where sediment remained fine grained throughout the year. In the marsh, vegetation cover enables the trapping of fine-grained sediments in the following ways: (a) adherence of suspended sediments onto plants; (b) deposition of suspended sediments stimulated by attenuation of hydrodynamics through plant obstruction; and (c) prevention of resuspension of fine-grained deposits due to the protection of the plant canopy. The influence of vegetation on sediment grain size was clearly seen when comparing sediment trapped by different vegetation types and seasonal patterns of trapped sediment on different vegetation canopy densities. The relatively high plant biomass of the recently introduced Spartina alterniflora enhanced the trapping effect, whereas plant degradation due to buffalo grazing reduced the trapping effect. We conclude that for exposed tidal wetlands with ample sediment supply such as the Yangtze Delta, the spatial and temporal variability of sediment grain size is governed predominantly by physical controls on the unvegetated flat and predominantly by biophysical interaction of hydrodynamics and vegetation in the salt marsh, rather than by sediment supply. © 2007 Elsevier Ltd. All rights reserved.","container-title":"Estuarine, Coastal and Shelf Science","issue":"4","page":"657-671","source":"Scopus","title":"Spatial and temporal variations in sediment grain size in tidal wetlands, Yangtze Delta: On the role of physical and biotic controls","title-short":"Spatial and temporal variations in sediment grain size in tidal wetlands, Yangtze Delta","volume":"77","author":[{"family":"Yang","given":"S.L."},{"family":"Li","given":"H."},{"family":"Ysebaert","given":"T."},{"family":"Bouma","given":"T.J."},{"family":"Zhang","given":"W.X."},{"family":"Wang","given":"Y.Y."},{"family":"Li","given":"P."},{"family":"Li","given":"M."},{"family":"Ding","given":"P.X."}],"issued":{"date-parts":[["2008"]]}}},{"id":555,"uris":["http://zotero.org/users/405658/items/DJRASVWU"],"uri":["http://zotero.org/users/405658/items/DJRASVWU"],"itemData":{"id":555,"type":"article-journal","abstract":"Waves are fundamentally important to the physical and biological functioning of estuaries. Understanding and predicting contaminant transport, development of sedimentary structures, geomorphological response to changes in external forcings such as rising sea level, and response of estuarine ecosystems to contaminant stressors require understanding of the relative roles of wave- and current-driven sediment transport. We review wave-driven sediment resuspension and transport in estuaries, including generation of bed shear stress by waves, initiation of sediment motion by waves, and the ways waves modulate, add to, and interact with sediment transport driven by currents. A key characteristic of the wave-induced force on the seabed is extreme spatial and temporal variations; simple analytical models are revealing of the way such patterns develop. Statistical methods have been widely applied to predict wave resuspension of intertidal-flat bed sediments, and physically based predictors of resuspension developed from open-coast studies appear to also apply to short-period estuarine waves. There is ample experimental evidence to conclude that over the long term, waves erode and tidal currents accrete intertidal flats. Waves indirectly add to the formation of fluid mud by adding to the estuarine pool of fine sediment, and waves may fluidize subtidal seabeds, changing bed erodibility. Models have been used to explore the dynamic balance between sediment transport by waves and by currents and have revealed the key control of waves on estuarine morphology. Estuarine intertidal flats are excellent natural laboratories that offer opportunities for working on a number of fundamental problems in sediment transport. © 2013. American Geophysical Union. All Rights Reserved.","archive":"Scopus","container-title":"Reviews of Geophysics","DOI":"10.1002/2013RG000437","ISSN":"1944-9208","issue":"1","language":"English","page":"77-117","source":"Scopus","title":"Review of wave-driven sediment resuspension and transport in estuaries","volume":"52","author":[{"family":"Green","given":"M.O."},{"family":"Coco","given":"G."}],"issued":{"date-parts":[["2014"]]}}},{"id":1101,"uris":["http://zotero.org/users/405658/items/94AX38I3"],"uri":["http://zotero.org/users/405658/items/94AX38I3"],"itemData":{"id":1101,"type":"article-journal","abstract":"The temporal evolution of suspended sediment concentration (SSC) in a river debouching into the ocean provides vital insights into erosion processes in the watershed and dictates the evolution of the inner continental shelf. While the delivery of sediment from rivers to the ocean has received special attention in the recent past, few studies focused on the variability and dynamics of river SSC, especially in the Changjiang (Yangtze) river, China, the longest river in Asia. Here, variations in SSC delivered by the Changjiang River to the East China Sea and possible causes of its variability were detected based on a long-term time series of daily SSC and monthly water discharge measured at the Datong gauging station. The SSC data are further compared to a hydrological analysis of yearly precipitation covering the entire catchment. The results indicate the presence of a decline in SSC in the period 1956–2013, which can be divided into three phases: (i) high SSC (0.69 kg/m3) in the wet season and low SSC (0.2 kg/m3) in the dry season from 1956 to 1970; (ii) relative high SSC (0.58 kg/m3) in the wet season and low SSC (0.15 kg/m3) in the dry season from 1971 to 2002; and (iii) low SSC (0.19 kg/m3) in the wet season and very low SSC (0.09 kg/m3) in the dry season after 2002. These three periods have a mean yearly SSC values of 0.62, 0.42, and 0.18 kg/m3, respectively. Compared with 1956–1970, the slope of the rating curve between SSC and water discharge decreased, respectively, by 2% and 30% during the period 1971–2002 and 2002–2013. Soil erosion, dam construction, and banks reinforcement along the Changjiang River are the main causes of SSC variations. Fluctuations in water discharge are also controlling the SSC long-term variations. Specifically, from 1956 to 1970, the effect of soil erosion overrules that of dam impoundment, which is likely responsible for the high SSC; during the period 1970–2002, the influence of dam impoundment increases while that of soil erosion decreases, which together produce a small reduction in SSC. Since 2002, the impact of soil erosion further decreases and large-scale sediment trapping behind the Three Gorges Dam is responsible for the occurrence of extremely low SSC. The results presented herein for the Changjiang River can inform a better management strategy of sediment resources and water quality for both the river and the coast. Our conclusions can be well applied to other rivers discharging in the ocean subject to similar human activities.","container-title":"Geomorphology","DOI":"10.1016/j.geomorph.2016.06.009","ISSN":"0169-555X","journalAbbreviation":"Geomorphology","page":"123-132","source":"ScienceDirect","title":"Decline in suspended sediment concentration delivered by the Changjiang (Yangtze) River into the East China Sea between 1956 and 2013","volume":"268","author":[{"family":"Dai","given":"Zhijun"},{"family":"Fagherazzi","given":"Sergio"},{"family":"Mei","given":"Xuefei"},{"family":"Gao","given":"Jinjuan"}],"issued":{"date-parts":[["2016",9,1]]}}},{"id":3287,"uris":["http://zotero.org/users/405658/items/YEEZ8JQM"],"uri":["http://zotero.org/users/405658/items/YEEZ8JQM"],"itemData":{"id":3287,"type":"article-journal","abstract":"Knowledge of the transfer of sediment through river systems is essential for understanding the physical, chemical and biological processes on the Earth's surface. A holistic analysis of long-term records of water discharge, sediment transport, riverbed morphology and estuarine hydrology is here used to quantify spatial and temporal variations in fluvial sediment fluxes along the Changjiang River. We show that the establishment of the Three Gorges Dam (TGD) has directly changed the fluvial sediment-transport process by annually trapping 1.23 x 10(8) t of sediment. The upper Changjiang reach has switched from being the main sediment source before 2003 to a depositional sink of fluvial sediment subsequently. The major lakes, such as Dongting Lake and Poyang Lake, have shifted from being local sediment sinks before 2003 to sediment sources thereafter, such that they now provide sediment to the Changjiang River. Since the 2003 closure of the TGD the riverbed of the middle-lower Changjiang has become the major source of sediment being transmitted downstream, now providing almost 50% of the material entering the estuary. Shoals in the estuarine channels and landward sediment transport from the sea have become major sediment sources for the river estuary. We conclude that dams currently in preparation along the upper Changjiang reach and adjacent lakes may cause the cessation of sediment supply to downstream reaches. Rising sea levels and frequent storms may terminate landward sediment transport, increasing estuarine erosion and inducing seaward sediment transport. It can therefore be expected that substantial erosion could occur in the near future in the Changjiang estuary system.","container-title":"Journal of Hydrology","DOI":"10.1016/j.jhydrol.2018.09.019","ISSN":"0022-1694","journalAbbreviation":"J. Hydrol.","language":"English","note":"WOS:000449901100054","page":"719-734","source":"Web of Science","title":"Fluvial sediment transfer in the Changjiang (Yangtze) river-estuary depositional system","volume":"566","author":[{"family":"Dai","given":"Zhijun"},{"family":"Mei","given":"Xuefei"},{"family":"Darby","given":"Stephen E."},{"family":"Lou","given":"Yaying"},{"family":"Li","given":"Weihua"}],"issued":{"date-parts":[["2018",11]]}}},{"id":1128,"uris":["http://zotero.org/users/405658/items/2HQHESFS"],"uri":["http://zotero.org/users/405658/items/2HQHESFS"],"itemData":{"id":1128,"type":"article-journal","collection-title":"Ecogeomorphological feedbacks of water fluxes, sediment transport and vegetation dynamics in rivers and estuaries","container-title":"Advances in Water Resources","DOI":"10.1016/j.advwatres.2016.05.019","journalAbbreviation":"Advances in Water Resources","page":"151-155","source":"ScienceDirect","title":"Ecogeomorphological feedbacks of water fluxes, sediment transport and vegetation dynamics in rivers and estuaries","volume":"93, Part B","author":[{"family":"D'Alpaos","given":"Andrea"},{"family":"Toffolon","given":"Marco"},{"family":"Camporeale","given":"Carlo"}],"issued":{"date-parts":[["2016",7]]}}}],"schema":"https://github.com/citation-style-language/schema/raw/master/csl-citation.json"} </w:instrText>
      </w:r>
      <w:r w:rsidR="00BE0B3F">
        <w:fldChar w:fldCharType="separate"/>
      </w:r>
      <w:r w:rsidR="00917818" w:rsidRPr="00917818">
        <w:t>(Le Hir et al., 2000; Yang et al., 2008; Green and Coco, 2014; Dai et al., 2016, 2018; D’Alpaos et al., 2016)</w:t>
      </w:r>
      <w:r w:rsidR="00BE0B3F">
        <w:fldChar w:fldCharType="end"/>
      </w:r>
      <w:r>
        <w:t xml:space="preserve">. </w:t>
      </w:r>
      <w:r w:rsidR="00BE0B3F">
        <w:rPr>
          <w:lang w:eastAsia="zh-CN"/>
        </w:rPr>
        <w:t>T</w:t>
      </w:r>
      <w:r w:rsidR="00BE0B3F">
        <w:rPr>
          <w:rFonts w:hint="eastAsia"/>
          <w:lang w:eastAsia="zh-CN"/>
        </w:rPr>
        <w:t xml:space="preserve">he </w:t>
      </w:r>
      <w:r w:rsidR="00BE0B3F">
        <w:rPr>
          <w:lang w:eastAsia="zh-CN"/>
        </w:rPr>
        <w:t xml:space="preserve">evaluation of </w:t>
      </w:r>
      <w:r w:rsidR="00BE0B3F">
        <w:t xml:space="preserve">these valuable coastal ecosystems with changing sea level and storminess is an issue that is of high socioeconomic concerns </w:t>
      </w:r>
      <w:r w:rsidR="00BE0B3F">
        <w:fldChar w:fldCharType="begin"/>
      </w:r>
      <w:r w:rsidR="00BE0B3F">
        <w:instrText xml:space="preserve"> ADDIN ZOTERO_ITEM CSL_CITATION {"citationID":"TYS14L3W","properties":{"unsorted":true,"formattedCitation":"(Mariotti and Fagherazzi, 2010; Temmerman and Kirwan, 2015; Schuerch et al., 2018)","plainCitation":"(Mariotti and Fagherazzi, 2010; Temmerman and Kirwan, 2015; Schuerch et al., 2018)","noteIndex":0},"citationItems":[{"id":36,"uris":["http://zotero.org/users/405658/items/8NTSXRFG"],"uri":["http://zotero.org/users/405658/items/8NTSXRFG"],"itemData":{"id":36,"type":"article-journal","abstract":"A one-dimensional numerical model for the coupled long-term evolution of salt marshes and tidal flats is presented. The model framework includes tidal currents, wind waves, sediment erosion, and deposition, as well as the effect of vegetation on sediment dynamics. The model is used to explore the evolution of the marsh boundary under different scenarios of sediment supply and sea level rise. Numerical results show that vegetation determines the rate of marsh progradation and regression and plays a critical role in the redistribution of sediments within the intertidal area. Simulations indicate that the scarp between salt marsh and tidal flat is a distinctive feature of marsh retreat. For a given sediment supply the marsh can prograde or erode as a function of sea level rise. A low rate of sea level rise reduces the depth of the tidal flat increasing wave dissipation. Sediment deposition is thus favored, and the marsh boundary progrades. A high rate of sea level rise leads to a deeper tidal flat and therefore higher waves that erode the marsh boundary, leading to erosion. When the rate of sea level rise is too high the entire marsh drowns and is transformed into a tidal flat.","container-title":"Journal of Geophysical Research-Earth Surface","DOI":"10.1029/2009JF001326","ISSN":"0148-0227","journalAbbreviation":"J. Geophys. Res.-Earth Surf.","language":"English","note":"WOS:000273900700001","page":"F01004","source":"Web of Science","title":"A numerical model for the coupled long-term evolution of salt marshes and tidal flats","volume":"115","author":[{"family":"Mariotti","given":"Giulio"},{"family":"Fagherazzi","given":"Sergio"}],"issued":{"date-parts":[["2010",1,19]]}}},{"id":1122,"uris":["http://zotero.org/users/405658/items/U28TS32S"],"uri":["http://zotero.org/users/405658/items/U28TS32S"],"itemData":{"id":1122,"type":"article-journal","archive":"Scopus","container-title":"Science","DOI":"10.1126/science.aac8312","ISSN":"0036-8075","issue":"6248","page":"588-589","source":"Scopus","title":"Building land with a rising sea","volume":"349","author":[{"family":"Temmerman","given":"S."},{"family":"Kirwan","given":"M.L."}],"issued":{"date-parts":[["2015"]]}}},{"id":2995,"uris":["http://zotero.org/users/405658/items/8K8U2YI4"],"uri":["http://zotero.org/users/405658/items/8K8U2YI4"],"itemData":{"id":2995,"type":"article-journal","abstract":"The response of coastal wetlands to sea-level rise during the twenty-first century remains uncertain. Global-scale projections suggest that between 20 and 90 per cent (for low and high sea-level rise scenarios, respectively) of the present-day coastal wetland area will be lost, which will in turn result in the loss of biodiversity and highly valued ecosystem services(1-3). These projections do not necessarily take into account all essential geomorphological(4-7) and socio-economic system feedbacks(8). Here we present an integrated global modelling approach that considers both the ability of coastal wetlands to build up vertically by sediment accretion, and the accommodation space, namely, the vertical and lateral space available for fine sediments to accumulate and be colonized by wetland vegetation. We use this approach to assess global-scale changes in coastal wetland area in response to global sea-level rise and anthropogenic coastal occupation during the twenty-first century. On the basis of our simulations, we find that, globally, rather than losses, wetland gains of up to 60 per cent of the current area are possible, if more than 37 per cent (our upper estimate for current accommodation space) of coastal wetlands have sufficient accommodation space, and sediment supply remains at present levels. In contrast to previous studies(1-3), we project that until 2100, the loss of global coastal wetland area will range between 0 and 30 per cent, assuming no further accommodation space in addition to current levels. Our simulations suggest that the resilience of global wetlands is primarily driven by the availability of accommodation space, which is strongly influenced by the building of anthropogenic infrastructure in the coastal zone and such infrastructure is expected to change over the twenty-first century. Rather than being an inevitable consequence of global sea-level rise, our findings indicate that large-scale loss of coastal wetlands might be avoidable, if sufficient additional accommodation space can be created through careful nature-based adaptation solutions to coastal management.","container-title":"Nature","DOI":"10.1038/s41586-018-0476-5","ISSN":"0028-0836","issue":"7722","journalAbbreviation":"Nature","language":"English","note":"WOS:000444437900041","page":"231-+","source":"Web of Science","title":"Future response of global coastal wetlands to sea-level rise","volume":"561","author":[{"family":"Schuerch","given":"Mark"},{"family":"Spencer","given":"Tom"},{"family":"Temmerman","given":"Stijn"},{"family":"Kirwan","given":"Matthew L."},{"family":"Wolff","given":"Claudia"},{"family":"Lincke","given":"Daniel"},{"family":"McOwen","given":"Chris J."},{"family":"Pickering","given":"Mark D."},{"family":"Reef","given":"Ruth"},{"family":"Vafeidis","given":"Athanasios T."},{"family":"Hinkel","given":"Jochen"},{"family":"Nicholls","given":"Robert J."},{"family":"Brown","given":"Sally"}],"issued":{"date-parts":[["2018",9,13]]}}}],"schema":"https://github.com/citation-style-language/schema/raw/master/csl-citation.json"} </w:instrText>
      </w:r>
      <w:r w:rsidR="00BE0B3F">
        <w:fldChar w:fldCharType="separate"/>
      </w:r>
      <w:r w:rsidR="00917818">
        <w:rPr>
          <w:noProof/>
        </w:rPr>
        <w:t>(Mariotti and Fagherazzi, 2010; Temmerman and Kirwan, 2015; Schuerch et al., 2018)</w:t>
      </w:r>
      <w:r w:rsidR="00BE0B3F">
        <w:fldChar w:fldCharType="end"/>
      </w:r>
      <w:r>
        <w:t xml:space="preserve">. More </w:t>
      </w:r>
      <w:r w:rsidR="00BE0B3F">
        <w:t>researches</w:t>
      </w:r>
      <w:r w:rsidR="00A81CCB">
        <w:t xml:space="preserve"> </w:t>
      </w:r>
      <w:r w:rsidR="00BE0B3F">
        <w:t>are</w:t>
      </w:r>
      <w:r>
        <w:t xml:space="preserve"> clearly needed </w:t>
      </w:r>
      <w:r w:rsidR="00BE0B3F">
        <w:t>to re</w:t>
      </w:r>
      <w:r w:rsidR="00F05F87">
        <w:t>veal</w:t>
      </w:r>
      <w:r>
        <w:t xml:space="preserve"> the key biogeomorphic processes </w:t>
      </w:r>
      <w:r w:rsidR="00A81CCB">
        <w:t>that control the persistence of these</w:t>
      </w:r>
      <w:r>
        <w:t xml:space="preserve"> intertidal ecosystems</w:t>
      </w:r>
      <w:r w:rsidR="00F05F87">
        <w:t xml:space="preserve"> to enable</w:t>
      </w:r>
      <w:r w:rsidR="00A81CCB">
        <w:t xml:space="preserve"> an</w:t>
      </w:r>
      <w:r>
        <w:t xml:space="preserve"> accurate assessment of their resilience. </w:t>
      </w:r>
    </w:p>
    <w:p w14:paraId="51B451F1" w14:textId="77777777" w:rsidR="00570A22" w:rsidRDefault="00570A22" w:rsidP="00570A22"/>
    <w:p w14:paraId="53800911" w14:textId="1706E6B0" w:rsidR="00570A22" w:rsidRPr="00F403D9" w:rsidRDefault="00570A22" w:rsidP="00570A22">
      <w:r>
        <w:t xml:space="preserve">Recent studies have shown that short-term (daily to seasonal scale) hydrodynamic forcing </w:t>
      </w:r>
      <w:r w:rsidR="00A81CCB">
        <w:t xml:space="preserve">and the related bed level changes </w:t>
      </w:r>
      <w:r>
        <w:t xml:space="preserve">exert a critical control </w:t>
      </w:r>
      <w:r w:rsidR="0023136A">
        <w:t>on</w:t>
      </w:r>
      <w:r>
        <w:t xml:space="preserve">: </w:t>
      </w:r>
      <w:proofErr w:type="spellStart"/>
      <w:r>
        <w:t>i</w:t>
      </w:r>
      <w:proofErr w:type="spellEnd"/>
      <w:r>
        <w:t>) the recruitment of marsh seedling</w:t>
      </w:r>
      <w:r w:rsidR="00AC5339">
        <w:t>s</w:t>
      </w:r>
      <w:r w:rsidR="00BE6F37">
        <w:t xml:space="preserve"> </w:t>
      </w:r>
      <w:r w:rsidR="00BE6F37">
        <w:fldChar w:fldCharType="begin"/>
      </w:r>
      <w:r w:rsidR="00BE6F37">
        <w:instrText xml:space="preserve"> ADDIN ZOTERO_ITEM CSL_CITATION {"citationID":"XSqUbOzl","properties":{"unsorted":true,"formattedCitation":"(Balke et al., 2014; Silinski et al., 2016; Cao et al., 2018)","plainCitation":"(Balke et al., 2014; Silinski et al., 2016; Cao et al., 2018)","noteIndex":0},"citationItems":[{"id":714,"uris":["http://zotero.org/users/405658/items/BUN2E27C"],"uri":["http://zotero.org/users/405658/items/BUN2E27C"],"itemData":{"id":714,"type":"article-journal","abstract":"Vegetation recovery in disturbance-driven ecosystems is difficult to predict. We demonstrate a concept to analyse time series for short-term variability in external forcing that can identify potential events for sudden vegetation recovery in biogeomorphic ecosystems such as saltmarshes, mangroves, dunes or floodplains. Time series of external forcing (i.e. water level and wind speed) were analysed for 'Windows of Opportunity' (WoO), defined as disturbance-free periods of a critical minimal duration directly following potential diaspore dispersal, which allow seedling establishment and can induce a sudden shift to a new persistent vegetation cover. Across different ecosystems, the minimal required WoO duration determines how many WoO events are available for seedling establishment. The distribution of WoO along an elevation gradient on riverbanks and in tidal systems, for example, is defined by the combination of the overall disturbance regime (e.g. seasonal vs. tidal flooding cycles) and the stochastic deviations from that regime (e.g. changes in weather conditions). Standardizing the WoO for the frequency of the regular disturbance regime shows that tidal and river systems have a similar relation between the required WoO length and the elevation suitable for establishment. WoO analysis correctly predicted a sudden vegetation recovery event in a saltmarsh case study. Synthesis. Time-series analysis for 'WoO' offers an important tool towards predicting the establishment of vegetation cover in disturbance-driven ecosystems and may have broader implications for understanding critical transitions in general. Quantifying the effects of stochastic external forcing on critical transitions in ecosystems is crucial for restoration efforts and to assess the effects of anthropogenic and global change. © 2014 British Ecological Society.","archive":"Scopus","container-title":"Journal of Ecology","DOI":"10.1111/1365-2745.12241","ISSN":"0022-0477","issue":"3","language":"English","page":"700-708","source":"Scopus","title":"Critical transitions in disturbance-driven ecosystems: Identifying windows of opportunity for recovery","title-short":"Critical transitions in disturbance-driven ecosystems","volume":"102","author":[{"family":"Balke","given":"T."},{"family":"Herman","given":"P.M.J."},{"family":"Bouma","given":"T.J."}],"issued":{"date-parts":[["2014"]]}}},{"id":1080,"uris":["http://zotero.org/users/405658/items/SUFBAN2F"],"uri":["http://zotero.org/users/405658/items/SUFBAN2F"],"itemData":{"id":1080,"type":"article-journal","abstract":"The alternative stable states theory is increasingly applied to tidal marsh shorelines, where the two opposing stable states - a dense vegetated state on the one hand and a bare tidal flat on the other hand - can coexist in time but differ in space. The shift from the bare to vegetated state by the establishment of individual plants (seedlings, rhizome-grown shoots) on the bare tidal flat is known to be triggered by the occurrence of windows of opportunity. These are periods when species- and life stage-dependent thresholds, such as sediment dynamics or wave impact, are not exceeded. One controlling environmental parameter in intertidal wetlands is elevation as many important stressors for plants - such as hydroperiod, sediment dynamics and wave properties (wave period and wave height) - are typically correlated to it. Disentangling the respective impact of these correlated stressors remains challenging. In this paper, we present the results of a transplantation experiment where the establishment of three different life stages (seedlings, rhizome-grown shoots and patches) of the brackish pioneer Scirpus maritimus was tested over an elevation gradient at two locations of contrasting wave exposure. This gradient reached from the bare tidal flat into the marsh and covered an elevation range at which continuous S. maritimus-dominated pioneer marsh is known to occur. We found that erosion stress influences seedling survival on tidal flats while drought stress seems to limit long-term establishment of individual shoots and seedlings in the marsh. Furthermore, survival of transplants was more successful on the tidal flat of the sheltered site compared to the tidal flat of the exposed site whereas survival time within the marsh did not differ between sites. This highlights the attenuation of waves and currents in exposed marshes. However, no long-term establishment occurred on the tidal flat, emphasizing the importance of clonal integration for tidal flat colonization. © 2015 Elsevier Ltd.","archive":"Scopus","container-title":"Estuarine, Coastal and Shelf Science","DOI":"10.1016/j.ecss.2015.12.012","ISSN":"0272-7714","page":"227-237","source":"Scopus","title":"Quantifying critical conditions for seaward expansion of tidal marshes: A transplantation experiment","title-short":"Quantifying critical conditions for seaward expansion of tidal marshes","volume":"169","author":[{"family":"Silinski","given":"A."},{"family":"van","given":"Belzen"},{"family":"Fransen","given":"E."},{"family":"Bouma","given":"T.J."},{"family":"Troch","given":"P."},{"family":"Meire","given":"P."},{"family":"Temmerman","given":"S."}],"issued":{"date-parts":[["2016"]]}}},{"id":2920,"uris":["http://zotero.org/users/405658/items/ESFK776I"],"uri":["http://zotero.org/users/405658/items/ESFK776I"],"itemData":{"id":2920,"type":"article-journal","abstract":"Seedling establishment is an important process relevant for the restoration of salt marsh within the framework of sustainable coastal defense schemes. Recent studies have increasingly highlighted how the short-term (i.e., the day-to-day) sediment dynamics can form major bottlenecks for seedling establishment. Until recently, studies on quantifying the threshold values of such short-term sediment dynamics for marsh seedlings remain rare. As accretion/erosion trends and dynamics may differ greatly under global change, we study the effects of short-term sediment disturbance-regimes on seedling establishment of two globally distributed foundation species: Spartina alterniflora and Spartina anglica. Seedlings with different disturbance-free periods were exposed to a set of different accretion/erosion-regimes in the laboratory. Seedling survival appeared to be much more sensitive to erosion than accretion, seedlings with short disturbance-free periods were more sensitive than seedlings with longer ones, and S. alterniflora was more sensitive than S. anglica. Seedlings were less sensitive to gradual changes in sediment height (accretion/erosion) than to abrupt changes where time for morphological adjustment is lacking. Critical erosion depth (the maximum erosion that seedlings are able to withstand) was shown to mainly depend on sedimentation history. Our results confirm that the establishment of Spartina seedlings requires a flooding disturbance-free \"window of opportunity\" and that sediment disturbances affect their survival both directly and via morphological adjustment. These results provide fundamental insights into seedling establishment that can be used for designing engineering measures to create suitable conditions and enable marsh creation/restoration for nature goals or as part of coastal defense schemes under global change.","container-title":"Limnology and Oceanography","DOI":"10.1002/lno.10657","ISSN":"0024-3590","issue":"2","journalAbbreviation":"Limnol. Oceanogr.","language":"English","note":"WOS:000427104700010","page":"647-659","source":"Web of Science","title":"Effects of sediment disturbance regimes on Spartina seedling establishment: Implications for salt marsh creation and restoration","title-short":"Effects of sediment disturbance regimes on Spartina seedling establishment","volume":"63","author":[{"family":"Cao","given":"Haobing"},{"family":"Zhu","given":"Zhenchang"},{"family":"Balke","given":"Thorsten"},{"family":"Zhang","given":"Liquan"},{"family":"Bouma","given":"Tjeerd J."}],"issued":{"date-parts":[["2018",3]]}}}],"schema":"https://github.com/citation-style-language/schema/raw/master/csl-citation.json"} </w:instrText>
      </w:r>
      <w:r w:rsidR="00BE6F37">
        <w:fldChar w:fldCharType="separate"/>
      </w:r>
      <w:r w:rsidR="00917818">
        <w:rPr>
          <w:noProof/>
        </w:rPr>
        <w:t>(Balke et al., 2014; Silinski et al., 2016; Cao et al., 2018)</w:t>
      </w:r>
      <w:r w:rsidR="00BE6F37">
        <w:fldChar w:fldCharType="end"/>
      </w:r>
      <w:r>
        <w:t xml:space="preserve"> and benthic invertebrates</w:t>
      </w:r>
      <w:r w:rsidR="002A38F2">
        <w:t xml:space="preserve"> </w:t>
      </w:r>
      <w:r w:rsidR="002A38F2">
        <w:fldChar w:fldCharType="begin"/>
      </w:r>
      <w:r w:rsidR="002A38F2">
        <w:instrText xml:space="preserve"> ADDIN ZOTERO_ITEM CSL_CITATION {"citationID":"YUJcomLb","properties":{"formattedCitation":"(Bouma et al., 2001; Nambu et al., 2012)","plainCitation":"(Bouma et al., 2001; Nambu et al., 2012)","noteIndex":0},"citationItems":[{"id":552,"uris":["http://zotero.org/users/405658/items/JC4GUKZN"],"uri":["http://zotero.org/users/405658/items/JC4GUKZN"],"itemData":{"id":552,"type":"article-journal","abstract":"To investigate the possible relationship between sediment dynamics and spatial distribution of early bivalve recruits, a correlative field study was carried out on a highly dynamic intertidal sandflat in the Westerschelde estuary, SW Netherlands. On a spatial grid, 43 plots over an area of 700 × m2, early recruits (300-1000 μm mesh fraction) of the tellinid clam Macoma balthica (L.) and the edible cockle Cerastoderma edule (L.) were sampled during the spatfall period (May-June) in 1997. Data were also collected on bed-level height, sediment dynamics and -composition and abundance of adult benthos. The grid covered a range of -50 to + 140 cm with respect to mean-tide level. In both species, maximum early recruitment was found at the higher part of this range of intertidal levels. The strong gradient in densities from the lower towards the higher intertidal was significantly negatively correlated with sediment dynamics. No significant correlations of early-recruit densities were found with silt content, or with densities of adult benthos. The relationship between early recruitment and bed-level height differed from that observed in Wadden Sea studies of recruits of similar size, where maximum early recruitment occurred in the lower intertidal. It is suggested that in highly dynamic environments, sediment dynamics may have an important influence on passive resuspension of early recruits and on spatial patterns of early recruitment. Based on field and model data, it is discussed which processes could cause the difference in early recruitment patterns in low and highly dynamic intertidal environments. It is concluded that the presence of low-dynamic areas is essential for the success of early recruitment, and thus for the maintenance of bivalve populations. © 2001 Elsevier Science B.V.","archive":"Scopus","container-title":"Journal of Sea Research","DOI":"10.1016/S1385-1101(01)00054-5","ISSN":"1385-1101","issue":"2","language":"English","page":"79-93","source":"Scopus","title":"Spatial pattern of early recruitment of Macoma balthica (L.) and Cerastoderma edule (L.) in relation to sediment dynamics on a highly dynamic intertidal sandflat","volume":"45","author":[{"family":"Bouma","given":"H."},{"family":"Duiker","given":"J.M.C."},{"family":"De Vries","given":"P.P."},{"family":"Herman","given":"P.M.J."},{"family":"Wolff","given":"W.J."}],"issued":{"date-parts":[["2001"]]}}},{"id":209,"uris":["http://zotero.org/users/405658/items/W65IITQR"],"uri":["http://zotero.org/users/405658/items/W65IITQR"],"itemData":{"id":209,"type":"article-journal","abstract":"There are many studies on spatial distributions of Asari clam Ruditapes philippinarum adults on tidal flats but few have dealt with spatial distributions of newly settled Asari clam (&lt;0.3 mm shell length, indicative of settlement patterns) in relation to physical/topographical conditions on tidal flats. We examined small-scale spatial distributions of newly settled individuals on the Matsunase tidal flat, central Japan, during the low spring tides on two days 29th-30th June 2007, together with the shear stress from waves and currents on the flat. The characteristics of spatial distribution of newly settled Asari clam markedly varied depending on both of hydrodynamic and topographical conditions on the tidal flat. Using generalized linear models (GLMs), factors responsible for affecting newly settled Asari clam density and its spatial distribution were distinguished between sampling days, with \" crest\" sites always having a negative influence each on the density and the distribution on both sampling days. The continuously recorded data for the wave-current flows at the \" crest\" site on the tidal flat showed that newly settled Asari clam, as well as bottom sediment particles, at the \" crest\" site to be easily displaced. Small-scale spatial distributions of newly settled Asari clam changed with more advanced benthic stages in relation to the wave shear stress. © 2011 Elsevier Ltd.","container-title":"Estuarine, Coastal and Shelf Science","page":"1-9","source":"Scopus","title":"Wave actions and topography determine the small-scale spatial distribution of newly settled Asari clams Ruditapes philippinarum on a tidal flat","volume":"99","author":[{"family":"Nambu","given":"R."},{"family":"Saito","given":"H."},{"family":"Tanaka","given":"Y."},{"family":"Higano","given":"J."},{"family":"Kuwahara","given":"H."}],"issued":{"date-parts":[["2012"]]}}}],"schema":"https://github.com/citation-style-language/schema/raw/master/csl-citation.json"} </w:instrText>
      </w:r>
      <w:r w:rsidR="002A38F2">
        <w:fldChar w:fldCharType="separate"/>
      </w:r>
      <w:r w:rsidR="00917818">
        <w:rPr>
          <w:noProof/>
        </w:rPr>
        <w:t>(Bouma et al., 2001; Nambu et al., 2012)</w:t>
      </w:r>
      <w:r w:rsidR="002A38F2">
        <w:fldChar w:fldCharType="end"/>
      </w:r>
      <w:r>
        <w:t xml:space="preserve">; ii) initiation of marsh </w:t>
      </w:r>
      <w:r w:rsidR="00BE6F37">
        <w:t xml:space="preserve">lateral </w:t>
      </w:r>
      <w:r>
        <w:t>erosion</w:t>
      </w:r>
      <w:r w:rsidR="001B6CCF">
        <w:t xml:space="preserve"> </w:t>
      </w:r>
      <w:r w:rsidR="001B6CCF">
        <w:fldChar w:fldCharType="begin"/>
      </w:r>
      <w:r w:rsidR="001B6CCF">
        <w:instrText xml:space="preserve"> ADDIN ZOTERO_ITEM CSL_CITATION {"citationID":"RITtGSwI","properties":{"formattedCitation":"(Bouma et al., 2016)","plainCitation":"(Bouma et al., 2016)","noteIndex":0},"citationItems":[{"id":883,"uris":["http://zotero.org/users/405658/items/6WXU2ZZ7"],"uri":["http://zotero.org/users/405658/items/6WXU2ZZ7"],"itemData":{"id":883,"type":"article-journal","abstract":"Our study aims to enhance process understanding of the long-term (decadal and longer) cyclic marsh dynamics by identifying the mechanisms that translate large-scale physical forcing in the system into vegetation change, in particular (i) the initiation of lateral erosion on an expanding marsh, and (ii) the control of seedling establishment in front of an eroding marsh-cliff. Short-term sediment dynamics (i.e., seasonal and shorter changes in sediment elevation) at the mudflat causes variation in mudflat elevation over time (z(TF)). The resulting difference in elevation between the tidal flat and adjacent marsh (Z) initiates lateral marsh erosion. Marsh erosion rate was found to depend on sediment type and to increase with increasing Z and hydrodynamic exposure. Laboratory and field experiments revealed that seedling establishment was negatively impacted by an increasing z(TF). As the amplitude of z(TF) increases towards the channel, expanding marshes become more prone to lateral erosion the further they extend on a tidal flat, and the chance for seedlings to establish increases with the distance that marsh has eroded back towards the land. This process-based understanding, showing the role of sediment dynamics as explanatory factor for marsh cyclicity, is important for protecting and restoring valuable marsh ecosystems. Overall, our experiments emphasize the need for understanding the connections between neighbouring ecosystems such as mudflat and salt marsh.","container-title":"Limnology and Oceanography","DOI":"10.1002/lno.10374","ISSN":"0024-3590","issue":"6","journalAbbreviation":"Limnol. Oceanogr.","language":"English","note":"WOS:000387749500022","page":"2261-2275","source":"Web of Science","title":"Short-term mudflat dynamics drive long-term cyclic salt marsh dynamics","volume":"61","author":[{"family":"Bouma","given":"T.J."},{"family":"Belzen","given":"J.","non-dropping-particle":"van"},{"family":"Balke","given":"T."},{"family":"Dalen","given":"J.","non-dropping-particle":"van"},{"family":"Klaassen","given":"P."},{"family":"Hartog","given":"A. M."},{"family":"Callaghan","given":"D. P."},{"family":"Hu","given":"Z."},{"family":"Stive","given":"M. J. F."},{"family":"Temmerman","given":"S."},{"family":"Herman","given":"P. M. J."}],"issued":{"date-parts":[["2016",11]]}}}],"schema":"https://github.com/citation-style-language/schema/raw/master/csl-citation.json"} </w:instrText>
      </w:r>
      <w:r w:rsidR="001B6CCF">
        <w:fldChar w:fldCharType="separate"/>
      </w:r>
      <w:r w:rsidR="00917818">
        <w:rPr>
          <w:noProof/>
        </w:rPr>
        <w:t>(Bouma et al., 2016)</w:t>
      </w:r>
      <w:r w:rsidR="001B6CCF">
        <w:fldChar w:fldCharType="end"/>
      </w:r>
      <w:r>
        <w:t xml:space="preserve"> and iii) position and dynamics of the existing marsh edge</w:t>
      </w:r>
      <w:r w:rsidR="002A38F2">
        <w:t xml:space="preserve"> </w:t>
      </w:r>
      <w:r w:rsidR="002A38F2">
        <w:fldChar w:fldCharType="begin"/>
      </w:r>
      <w:r w:rsidR="002A38F2">
        <w:instrText xml:space="preserve"> ADDIN ZOTERO_ITEM CSL_CITATION {"citationID":"oQriAJo2","properties":{"unsorted":true,"formattedCitation":"(Willemsen et al., 2018; Evans et al., 2019)","plainCitation":"(Willemsen et al., 2018; Evans et al., 2019)","noteIndex":0},"citationItems":[{"id":3181,"uris":["http://zotero.org/users/405658/items/F6BG877U"],"uri":["http://zotero.org/users/405658/items/F6BG877U"],"itemData":{"id":3181,"type":"article-journal","abstract":"Bed level dynamics at the interface of the salt marsh and tidal flat have been highlighted as a key factor connecting the long-term biogeomorphological development of the marsh to large-scale physical forcing. Hence, we aim to obtain insight into the factors confining the location of the marsh edge (i.e., boundary between tidal flat and salt marsh). A unique data set was collected, containing measurements of daily bed level changes (i.e., integrative result of physical forcing and sediment properties) at six intertidal transects in the North Sea area. Moreover, various biophysical parameters were measured, such as sediment characteristics, waves, inundation time, and chlorophyll-a levels. The data show that both bed level change and waves decreased from the lower intertidal flat toward the marsh edge and further diminished inside the marsh. However, no direct general relation was found between waves and bed level change. Bed level change inside the marsh was always small, regardless of wave energy. By combining the data sets, we demonstrate that the location of the lower marsh edge is restricted by two interacting factors: inundation time and bed level change. For vegetation establishment to withstand longer inundation stress, which slows down plant growth, more stable bed levels are required so that plants are not heavily disturbed. Conversely, to withstand more dynamic bed levels that disturbs plant growth, lower inundation stress is needed, so that plants grow fast enough to recover from the stress. The results suggest that bed level change is important in determining the position of the marsh edge.","container-title":"Journal of Geophysical Research-Earth Surface","DOI":"10.1029/2018JF004742","ISSN":"2169-9003","issue":"10","journalAbbreviation":"J. Geophys. Res.-Earth Surf.","language":"English","note":"WOS:000450722200009","page":"2509-2524","source":"Web of Science","title":"Quantifying Bed Level Change at the Transition of Tidal Flat and Salt Marsh: Can We Understand the Lateral Location of the Marsh Edge?","title-short":"Quantifying Bed Level Change at the Transition of Tidal Flat and Salt Marsh","volume":"123","author":[{"family":"Willemsen","given":"P. W. J. M."},{"family":"Borsje","given":"B. W."},{"family":"Hulscher","given":"S. J. M. H."},{"family":"Van der Wal","given":"D."},{"family":"Zhu","given":"Z."},{"family":"Oteman","given":"B."},{"family":"Evans","given":"B."},{"family":"Moller","given":"I."},{"family":"Bouma","given":"T. J."}],"issued":{"date-parts":[["2018",10]]}}},{"id":3350,"uris":["http://zotero.org/users/405658/items/G8DFPME9"],"uri":["http://zotero.org/users/405658/items/G8DFPME9"],"itemData":{"id":3350,"type":"article-journal","abstract":"The three-dimensional configuration of sedimentary landforms in intertidal environments represents a major control on regional hydrodynamics. It modulates the location and magnitude of forces exerted by tidal currents and waves on the landform itself and on engineered infrastructure such as sea walls or coastal defences. Furthermore, the effect is reflexive, with the landforms representing an integrated, long-term response to the forces exerted on them. There is a strong reciprocal linkage between form and process (morphodynamics) in the coastal zone which is significantly lagged and poorly understood in the case of cohesive, vegetated sediments in the intertidal zone. A method is presented that links the geometric properties of the tidal flat–salt marsh interface to the history and potential future evolution of that interface. A novel quantitative classification scheme that is capable of separating marsh margins based on their functional form is developed and is applied to demonstrate that relationships exist between landform configuration and morphological evolution across a regional extent. This provides evidence of a spatially variable balance between self-organized and external controls on morphodynamic evolution and the first quantitative basis for a quick assessment procedure for likely future dynamism. © 2019 John Wiley &amp; Sons, Ltd.","container-title":"Earth Surface Processes and Landforms","DOI":"10.1002/esp.4614","ISSN":"1096-9837","issue":"9","language":"en","page":"1816-1827","source":"Wiley Online Library","title":"Dynamics of salt marsh margins are related to their three-dimensional functional form","volume":"44","author":[{"family":"Evans","given":"Ben R."},{"family":"Möller","given":"Iris"},{"family":"Spencer","given":"Tom"},{"family":"Smith","given":"Geoff"}],"issued":{"date-parts":[["2019"]]}}}],"schema":"https://github.com/citation-style-language/schema/raw/master/csl-citation.json"} </w:instrText>
      </w:r>
      <w:r w:rsidR="002A38F2">
        <w:fldChar w:fldCharType="separate"/>
      </w:r>
      <w:r w:rsidR="00917818">
        <w:rPr>
          <w:noProof/>
        </w:rPr>
        <w:t>(Willemsen et al., 2018; Evans et al., 2019)</w:t>
      </w:r>
      <w:r w:rsidR="002A38F2">
        <w:fldChar w:fldCharType="end"/>
      </w:r>
      <w:r>
        <w:t>.</w:t>
      </w:r>
      <w:r w:rsidR="00E454C5">
        <w:t xml:space="preserve"> </w:t>
      </w:r>
      <w:r w:rsidR="00460A61">
        <w:t>Large spatial</w:t>
      </w:r>
      <w:r w:rsidR="00C93D5C">
        <w:t xml:space="preserve"> (e.g. dense vegetation vs. bare)</w:t>
      </w:r>
      <w:r w:rsidR="00460A61">
        <w:t xml:space="preserve"> </w:t>
      </w:r>
      <w:r w:rsidR="00C93D5C">
        <w:t xml:space="preserve">and temporal (e.g. stormy vs. calm) </w:t>
      </w:r>
      <w:r w:rsidR="00460A61">
        <w:t>variation</w:t>
      </w:r>
      <w:r w:rsidR="00A942CB">
        <w:t xml:space="preserve"> in bed level changes</w:t>
      </w:r>
      <w:r w:rsidR="00460A61">
        <w:t xml:space="preserve"> has been </w:t>
      </w:r>
      <w:r w:rsidR="00C93D5C">
        <w:t>observed in intertidal systems</w:t>
      </w:r>
      <w:r w:rsidR="00F403D9">
        <w:t xml:space="preserve"> </w:t>
      </w:r>
      <w:r w:rsidR="00F403D9">
        <w:fldChar w:fldCharType="begin"/>
      </w:r>
      <w:r w:rsidR="00F403D9">
        <w:instrText xml:space="preserve"> ADDIN ZOTERO_ITEM CSL_CITATION {"citationID":"dPOzRzJe","properties":{"unsorted":true,"formattedCitation":"(Spencer et al., 2016; Hu et al., 2017)","plainCitation":"(Spencer et al., 2016; Hu et al., 2017)","noteIndex":0},"citationItems":[{"id":3390,"uris":["http://zotero.org/users/405658/items/LAG2H7AU"],"uri":["http://zotero.org/users/405658/items/LAG2H7AU"],"itemData":{"id":3390,"type":"article-journal","abstract":"A full-scale controlled experiment was conducted on an excavated and re-assembled coastal wetland surface, typical of floristically diverse northwest European saltmarsh. The experiment was undertaken with true-to-scale water depths and waves in a large wave flume, in order to assess the impact of storm surge conditions on marsh surface soils, initially with three different plant species and then when this marsh canopy had been mowed. The data presented suggests a high bio-geomorphological resilience of salt marshes to vertical sediment removal, with less than 0.6 cm average vertical lowering in response to a sequence of simulated storm surge conditions. Both organic matter content and plant species exerted an important influence on both the variability and degree of soil surface stability, with surfaces covered by a flattened canopy of the salt marsh grass Puccinellia experiencing a lower and less variable elevation loss than those characterized by Elymus or Atriplex that exhibited considerable physical damage through stem folding and breakage. Copyright © 2015 John Wiley &amp; Sons, Ltd.","container-title":"Earth Surface Processes and Landforms","DOI":"10.1002/esp.3867","ISSN":"1096-9837","issue":"4","language":"en","note":"_eprint: https://onlinelibrary.wiley.com/doi/pdf/10.1002/esp.3867","page":"543-552","source":"Wiley Online Library","title":"Salt marsh surface survives true-to-scale simulated storm surges","volume":"41","author":[{"family":"Spencer","given":"T."},{"family":"Möller","given":"I."},{"family":"Rupprecht","given":"F."},{"family":"Bouma","given":"T. J."},{"family":"Wesenbeeck","given":"B. K.","dropping-particle":"van"},{"family":"Kudella","given":"M."},{"family":"Paul","given":"M."},{"family":"Jensen","given":"K."},{"family":"Wolters","given":"G."},{"family":"Miranda‐Lange","given":"M."},{"family":"Schimmels","given":"S."}],"issued":{"date-parts":[["2016"]]}}},{"id":28,"uris":["http://zotero.org/users/405658/items/QRMFI2XC"],"uri":["http://zotero.org/users/405658/items/QRMFI2XC"],"itemData":{"id":28,"type":"article-journal","abstract":"Short-term bed-level dynamics has been identified as one of the main factors affecting biota establishment or retreat on tidal flats. However, due to a lack of proper instruments and intensive labour involved, the pattern and drivers of daily bed-level dynamics are largely unexplored in a spatiotemporal context. In this study, 12 newly-developed automatic bed-level sensors were deployed for nearly 15 months on two tidal flats with contrasting wave exposure, proving an unique dataset of daily bed-level changes and hydrodynamic forcing. By analysing the data, we show that (1) a general steepening trend exists on both tidal flats, even with contrasting wave exposure and different bed sediment grain size; (2) daily morphodynamics level increases towards the sea; (3) tidal forcing sets the general morphological evolution pattern at both sites; (4) wave forcing induces short-term bed-level fluctuations at the wave-exposed site, but similar effect is not seen at the sheltered site with smaller waves; (5) storms provoke aggravated erosion, but the impact is conditioned by tidal levels. This study provides insights in the pattern and drivers of daily intertidal bed-level dynamics, thereby setting a template for future high-resolution field monitoring programmes and inviting in-depth morphodynamic modelling for improved understanding and predictive capability.","container-title":"Scientific Reports","DOI":"10.1038/s41598-017-07515-y","ISSN":"2045-2322","journalAbbreviation":"Sci Rep","language":"English","note":"WOS:000406815600001","page":"7088","source":"Web of Science","title":"Patterns and drivers of daily bed-level dynamics on two tidal flats with contrasting wave exposure","volume":"7","author":[{"family":"Hu","given":"Zhan"},{"family":"Yao","given":"Peng"},{"family":"Wal","given":"Daphne","non-dropping-particle":"van der"},{"family":"Bouma","given":"Tjeerd J."}],"issued":{"date-parts":[["2017",8,2]]}}}],"schema":"https://github.com/citation-style-language/schema/raw/master/csl-citation.json"} </w:instrText>
      </w:r>
      <w:r w:rsidR="00F403D9">
        <w:fldChar w:fldCharType="separate"/>
      </w:r>
      <w:r w:rsidR="00917818">
        <w:rPr>
          <w:noProof/>
        </w:rPr>
        <w:t>(Spencer et al., 2016; Hu et al., 2017)</w:t>
      </w:r>
      <w:r w:rsidR="00F403D9">
        <w:fldChar w:fldCharType="end"/>
      </w:r>
      <w:r w:rsidR="00C93D5C">
        <w:t xml:space="preserve">. Thus, to better understand </w:t>
      </w:r>
      <w:r w:rsidR="00F321BF">
        <w:t>intertidal</w:t>
      </w:r>
      <w:r w:rsidR="00C93D5C">
        <w:t xml:space="preserve"> bed level change and their impact on biogeomorphic evolution, bed level change data with high</w:t>
      </w:r>
      <w:r w:rsidR="00F321BF">
        <w:t xml:space="preserve"> </w:t>
      </w:r>
      <w:r w:rsidR="00C93D5C">
        <w:t>resolution</w:t>
      </w:r>
      <w:r w:rsidR="00F321BF">
        <w:t xml:space="preserve"> and sufficient </w:t>
      </w:r>
      <w:proofErr w:type="spellStart"/>
      <w:r w:rsidR="00F321BF">
        <w:t>spatio</w:t>
      </w:r>
      <w:proofErr w:type="spellEnd"/>
      <w:r w:rsidR="00F321BF">
        <w:t>-temporal coverage</w:t>
      </w:r>
      <w:r w:rsidR="00C93D5C">
        <w:t xml:space="preserve"> are needed</w:t>
      </w:r>
      <w:r w:rsidR="00F321BF">
        <w:t>.</w:t>
      </w:r>
      <w:r w:rsidR="00F403D9">
        <w:t xml:space="preserve"> </w:t>
      </w:r>
      <w:r>
        <w:t xml:space="preserve">However, </w:t>
      </w:r>
      <w:r w:rsidR="00F321BF">
        <w:t>such data are</w:t>
      </w:r>
      <w:r>
        <w:t xml:space="preserve"> scarce to support theory and model development. For instance, we are lacking the ability to model cyclic marsh expansion-retreat dynamics since the existing data is insufficient to derive tipping points that lead to the expansion-retreat phase shift. Existing measurements of intertidal bed level dynamics typically have limited temporal (e.g., 2–5 tidal cycles) or spatial resolution (e.g., 1–2 stations) </w:t>
      </w:r>
      <w:r w:rsidR="00FE72C1">
        <w:fldChar w:fldCharType="begin"/>
      </w:r>
      <w:r w:rsidR="00FE72C1">
        <w:instrText xml:space="preserve"> ADDIN ZOTERO_ITEM CSL_CITATION {"citationID":"wK66jAvC","properties":{"unsorted":true,"formattedCitation":"(Whitehouse and Mitchener, 1998; Shi et al., 2014; Zhu et al., 2014; Hunt et al., 2016)","plainCitation":"(Whitehouse and Mitchener, 1998; Shi et al., 2014; Zhu et al., 2014; Hunt et al., 2016)","noteIndex":0},"citationItems":[{"id":665,"uris":["http://zotero.org/users/405658/items/MJVN29NF"],"uri":["http://zotero.org/users/405658/items/MJVN29NF"],"itemData":{"id":665,"type":"article-journal","abstract":"This paper concerns the morphological (bed level) behaviour of the intertidal mudflat at Portishead on the Severn Estuary and discusses how the prevailing hydraulic and cohesive sediment processes contribute to observed changes in the bed level. The characteristics of the mudflat behaviour during a fortnightly cycle is presented, based upon a continuous high resolution time series of the bed level measured at one location during 31 tidal immersions. During spring tides the sediment supply to the mudflat is increased and the tidal-mean bed elevation is at least 10 mm higher following the peak of spring tides than on the previous or following neaps. On a tide by tide basis the bed level varies by 10–20 mm and the preservation of fresh mud deposits on the intertidal area is controlled by the hydraulic conditions prevailing during the shallow water phase of the tide (less than 0.5 m depth) and the processes operating during the dry part of the tide. Hence, the bed level is controlled by the phasing of the tidal range (ambient sediment supply) with local water depth and wave activity. In comparison, on the annual timescale the bed level variation on the middle and upper mudflat is of the order of 100 mm and seasonal changes in storminess, subaerial environment and biostabilization appear to play a significant role.","container-title":"Geological Society, London, Special Publications","DOI":"10.1144/GSL.SP.1998.139.01.21","ISSN":"0305-8719, 2041-4927","issue":"1","journalAbbreviation":"Geological Society, London, Special Publications","language":"en","page":"255-271","source":"sp.lyellcollection.org","title":"Observations of the morphodynamic behaviour of an intertidal mudflat at different timescales","volume":"139","author":[{"family":"Whitehouse","given":"Richard J. S."},{"family":"Mitchener","given":"Helen J."}],"issued":{"date-parts":[["1998",1,1]]}}},{"id":734,"uris":["http://zotero.org/users/405658/items/MTRQG2EH"],"uri":["http://zotero.org/users/405658/items/MTRQG2EH"],"itemData":{"id":734,"type":"article-journal","abstract":"An understanding of erosional and depositional processes in intertidal wetland environments is of great importance to coastal geomorphologists, ecologists, and engineers. To evaluate the morphodynamic response of intertidal mudflats and saltmarshes to tidal inundation, we measured water depth, wave activity, current velocity profiles, suspended sediment concentration (SSC), and sediment composition at a dynamic mudflat-saltmarsh transition on eastern Chongming Island, at the Yangtze delta front, China. Based on these data, we calculated bed shear stresses generated by the combined current-wave action (τcw), and the critical shear stress required to erode the surface sediments (τce), and so were able to calculate the erosional (E) and depositional (D) fluxes. The erodibility parameter (ME) and settling velocity (ws) used in the calculations of E and D were calibrated using daily measurements of bed-level change. Our results showed that the mudflat experienced alternating phases of net erosion and net deposition during tidal inundation. The burst-based changes in bed level ranged from -0.92 (net erosion) to +0.43mm/10min, and the cumulative bed-level changes over an entire tidal cycle ranged from approximately 0 to -5.4mm (net erosion), with an average change of -3.4mm/tide (net erosion) over five consecutive spring tides. In contrast, only net deposition was recorded on the saltmarsh during our observations. The burst-based changes in bed level ranged from around 0 to +0.56mm/10min, and the cumulative changes over a tidal cycle ranged from around 0 to +5mm, with an average of +2.6mm/tide for the five consecutive spring tides. We conclude that net erosion and net deposition during tidal cycles alternate on the mudflat, but that only net deposition occurs on the saltmarsh.","archive":"Scopus","container-title":"Continental Shelf Research","DOI":"10.1016/j.csr.2014.01.019","ISSN":"0278-4343","language":"English","page":"109-116","source":"Scopus","title":"Intratidal erosion and deposition rates inferred from field observations of hydrodynamic and sedimentary processes: A case study of a mudflat-saltmarsh transition at the Yangtze delta front","title-short":"Intratidal erosion and deposition rates inferred from field observations of hydrodynamic and sedimentary processes","volume":"90","author":[{"family":"Shi","given":"B.W."},{"family":"Yang","given":"S.L."},{"family":"Wang","given":"Y.P."},{"family":"Yu","given":"Q."},{"family":"Li","given":"M.L."}],"issued":{"date-parts":[["2014"]]}}},{"id":193,"uris":["http://zotero.org/users/405658/items/U52QBMKX"],"uri":["http://zotero.org/users/405658/items/U52QBMKX"],"itemData":{"id":193,"type":"article-journal","abstract":"Numerous deltaic coasts in the world are eroding in response to a decline in sediment supply as a consequence of river damming. Near-bed sediment dynamics are key mechanisms of erosion and deposition. To understand the sediment dynamics of an exposed, erosional mudflat on the delta front of the Yangtze River, China, we measured wave parameters, near-bed current profiles (for 30 layers located up to 50 cm above the seabed), suspended sediment concentration (SSC) profiles (at 6, 15, 35, and 75 cm above the seabed), bed-level changes, and sediment properties, at a low flat site. We found that bed shear stresses induced by waves can be important to sediment dynamics on the mudflat, even in periods of offshore winds. SSC-measurements close to the seabed revealed the presence of a highly dynamic fluid mud layer. At the high tides, SSC at the near-bed 6-cm layer increased to &amp;gt; 8 kg/m3, as a result of sediment deposition from the overlying water column. During the ebb tides, however, an increase in hydrodynamic variations resulted in resuspension, and the near-bed SSC was reduced to &amp;lt; 2 kg/m3. The bed-level changes predicted on the basis of bed shear stresses due to combined wave–current action (τcw), critical bed shear stress for erosion (τcr), and SSC were in good agreement with the results measured using a Pulse-Coherent Acoustic Doppler Profiler (PCADP) and a triple-rod manual method. In contrast, the calculated bed-level changes on the basis of bed shear stresses induced by only currents or waves instead of τcw were far from the observed results. This study therefore highlights the importance of employing combined wave–current action and measurements close to the sediment surface in coastal sediment dynamics.","container-title":"Marine Geology","DOI":"10.1016/j.margeo.2013.11.005","ISSN":"0025-3227","journalAbbreviation":"Marine Geology","page":"95-106","source":"ScienceDirect","title":"Intra-tidal sedimentary processes associated with combined wave–current action on an exposed, erosional mudflat, southeastern Yangtze River Delta, China","volume":"347","author":[{"family":"Zhu","given":"Qin"},{"family":"Yang","given":"Shilun"},{"family":"Ma","given":"Yanxia"}],"issued":{"date-parts":[["2014",1,1]]}}},{"id":967,"uris":["http://zotero.org/users/405658/items/2EJDW2WW"],"uri":["http://zotero.org/users/405658/items/2EJDW2WW"],"itemData":{"id":967,"type":"article-journal","abstract":"Tides are often considered to be the dominant hydrodynamic process within mesotidal estuaries although waves can also have a large influence on intertidal erosion rates. Here, we use a combination of hydrodynamic measurements and sediment deposition records to determine the conditions under which observed waves are ‘morphologically significant’, in which case they influence tidal and suspended sediment flux asymmetry and subsequently infilling over geomorphological timescales. Morphological significant conditions were evaluated using data from contrasting arms in a dendritic mesotidal estuary, in which the orientation of the arms relative to the prevailing wind results in a marked difference in wave conditions, deposition rates and morphology. By defining the morphological significance of waves as a product of the magnitude of bed shear stress and frequency of occurrence, even small (but frequently occurring) winds are shown to be capable of generating waves that are morphologically significant given sufficient fetch. In the arm in which fetch length is restricted, only stronger but rare storm events can influence sediment flux and therefore tides are more morphologically significant over longer timescales. Water depth within this mesotidal estuary is shown to be a critical parameter in controlling morphological significance; the rapid attenuation of short period waves with depth results in contrasting patterns of erosion occurring during neaps and accretion during springs. Copyright © 2016 John Wiley &amp; Sons, Ltd.","container-title":"Earth Surface Processes and Landforms","DOI":"10.1002/esp.3985","ISSN":"1096-9837","issue":"15","journalAbbreviation":"Earth Surf. Process. Landforms","language":"en","page":"2207-2222","source":"Wiley Online Library","title":"Observations of asymmetry in contrasting wave- and tidally-dominated environments within a mesotidal basin: implications for estuarine morphological evolution","title-short":"Observations of asymmetry in contrasting wave- and tidally-dominated environments within a mesotidal basin","volume":"41","author":[{"family":"Hunt","given":"Stephen"},{"family":"Bryan","given":"Karin R."},{"family":"Mullarney","given":"Julia C."},{"family":"Pritchard","given":"Mark"}],"issued":{"date-parts":[["2016",12,1]]}}}],"schema":"https://github.com/citation-style-language/schema/raw/master/csl-citation.json"} </w:instrText>
      </w:r>
      <w:r w:rsidR="00FE72C1">
        <w:fldChar w:fldCharType="separate"/>
      </w:r>
      <w:r w:rsidR="00917818">
        <w:rPr>
          <w:noProof/>
        </w:rPr>
        <w:t>(Whitehouse and Mitchener, 1998; Shi et al., 2014; Zhu et al., 2014; Hunt et al., 2016)</w:t>
      </w:r>
      <w:r w:rsidR="00FE72C1">
        <w:fldChar w:fldCharType="end"/>
      </w:r>
      <w:r>
        <w:t>, as high-resolution data set</w:t>
      </w:r>
      <w:r w:rsidR="0023136A">
        <w:t>s</w:t>
      </w:r>
      <w:r>
        <w:t xml:space="preserve"> require excessive labour or high cost for instruments</w:t>
      </w:r>
      <w:r w:rsidR="001C50A6">
        <w:t xml:space="preserve"> </w:t>
      </w:r>
      <w:r w:rsidR="001C50A6">
        <w:fldChar w:fldCharType="begin"/>
      </w:r>
      <w:r w:rsidR="001C50A6">
        <w:instrText xml:space="preserve"> ADDIN ZOTERO_ITEM CSL_CITATION {"citationID":"AEQnk7Kl","properties":{"formattedCitation":"(Andersen et al., 2006)","plainCitation":"(Andersen et al., 2006)","noteIndex":0},"citationItems":[{"id":735,"uris":["http://zotero.org/users/405658/items/5SMXRHTI"],"uri":["http://zotero.org/users/405658/items/5SMXRHTI"],"itemData":{"id":735,"type":"article-journal","abstract":"This study presents the results of a long-term monitoring program of bed level changes measured during 8 yr at an intertidal mudflat in a microtidal, temperate coastal lagoon. Additionally, bed level measurements obtained at a 10-min temporal resolution at the same tidal flat and at the bed of a nearby tidal channel are presented. Short-term changes in bed level are one or two orders of magnitude larger than the annual net-deposition rate, which shows that the environment is highly dynamic with respect to erosion, transport and deposition of fine-grained sediment. Some seasonality in the bed level changes was observed and there is a tendency for mudflat deposition in spring, summer and early autumn and erosion during the rest of the year, but interannual variations are large and different parts of the mudflat show different seasonal signals. A close coupling between sub- and intertidal deposition and erosion was observed. The time-series showed that some of the material eroded from the mudflat was not exported to the open sea, but instead temporarily deposited in a nearby shallow tidal channel and later returned to the mudflat during calmer weather conditions. These findings support previously published hypothesis and results of modelling studies. Based on the observed abundance of fine-grained sediment at the study sites and the high accretion rates generally found on fine-grained tidal flats in the Danish Wadden Sea area, it is argued that these fine-grained tidal flats are not seriously threatened by the expected sea level rise in the 21st century. © 2005 Elsevier B.V. All rights reserved.","archive":"Scopus","container-title":"Marine Geology","DOI":"10.1016/j.margeo.2005.09.016","ISSN":"0025-3227","issue":"1-2","language":"English","page":"115-125","source":"Scopus","title":"Long-term and high-resolution measurements of bed level changes in a temperate, microtidal coastal lagoon","volume":"226","author":[{"family":"Andersen","given":"T.J."},{"family":"Pejrup","given":"M."},{"family":"Nielsen","given":"A.A."}],"issued":{"date-parts":[["2006"]]}}}],"schema":"https://github.com/citation-style-language/schema/raw/master/csl-citation.json"} </w:instrText>
      </w:r>
      <w:r w:rsidR="001C50A6">
        <w:fldChar w:fldCharType="separate"/>
      </w:r>
      <w:r w:rsidR="00917818">
        <w:rPr>
          <w:noProof/>
        </w:rPr>
        <w:t>(Andersen et al., 2006)</w:t>
      </w:r>
      <w:r w:rsidR="001C50A6">
        <w:fldChar w:fldCharType="end"/>
      </w:r>
      <w:r>
        <w:t xml:space="preserve">. </w:t>
      </w:r>
    </w:p>
    <w:p w14:paraId="71E8A0AC" w14:textId="77777777" w:rsidR="00570A22" w:rsidRDefault="00570A22" w:rsidP="00570A22"/>
    <w:p w14:paraId="5F5828BF" w14:textId="77B7CC78" w:rsidR="00570A22" w:rsidRDefault="00570A22" w:rsidP="00570A22">
      <w:r>
        <w:lastRenderedPageBreak/>
        <w:t xml:space="preserve">In light of these limitations, SED-sensors (Surface Elevation Dynamics sensors) have been developed to record daily bed level dynamics with high accuracy, while reducing the unit cost and deployment labour </w:t>
      </w:r>
      <w:r w:rsidR="00E45D6D">
        <w:fldChar w:fldCharType="begin"/>
      </w:r>
      <w:r w:rsidR="00E45D6D">
        <w:instrText xml:space="preserve"> ADDIN ZOTERO_ITEM CSL_CITATION {"citationID":"njMQ4Ydt","properties":{"formattedCitation":"(Hu et al., 2015)","plainCitation":"(Hu et al., 2015)","noteIndex":0},"citationItems":[{"id":693,"uris":["http://zotero.org/users/405658/items/XBAQH4EF"],"uri":["http://zotero.org/users/405658/items/XBAQH4EF"],"itemData":{"id":693,"type":"article-journal","abstract":"Tidal flat morphology is continuously shaped by hydrodynamic forces, resulting in a highly dynamic bed surface. The knowledge of short-term bed-level changes is important both for assessing sediment transport processes as well as for understanding critical ecological processes, such as vegetation recruitment on tidal flats. High frequency bed-level measurements with a high vertical resolution are generally needed for hypothesis testing and numerical model validation. However, conventional manual bed-elevation measurements tend to have a coarse temporal resolution (weeks to months) due to the labor involved. Existing automated methods for continuous monitoring of bed-level changes either lack a high vertical resolution or are very expensive and therefore limited in spatial application. In light of this, we developed a novel instrument called SED (Surface Elevation Dynamics) sensor for continuous monitoring with a high vertical resolution (2 mm). This sensor makes use of light sensitive cells (i.e. phototransistors) and operates stand-alone. The unit cost and the labor in deployments are reduced, facilitating spatial application with a number of units. In this study, a group of SED-sensors is tested on a tidal flat in the Westerschelde Estuary, The Netherlands. The obtained bed-level changes are compared with the data obtained with precise manual measurements using traditional Sedimentation Erosion Bars (SEBs). An excellent agreement between the two methods was obtained, confirming the accuracy and precision of the SED-sensors. Furthermore, to demonstrate how the SED-sensors can be used for measuring short-term bed-level dynamics, two SED-sensors were deployed at two sites with contrasting wave exposure. Daily bed-level changes were obtained including a severe storm event. The difference in observed bed-level dynamics at both sites was statistically explained by their different hydrodynamic conditions. Thus, the stand-alone SED-sensor can be applied to monitor sediment surface dynamics with high vertical and temporal resolution, which provides opportunities to pinpoint morphological responses to various forces in intertidal environment. We expect that this sensor can also be applied in other morphological environments, such as rivers, salt-marsh, beaches and dunes, but the actual applicability remains to be tested. Furthermore, the SED-sensors may also offer opportunities for ground-truthing remote sensing techniques aimed at describing morphological changes. Finally, further improvements in future SED-sensors are discussed, including an inclination and compass sensor, wireless data retrieving function and additional IR-light bar for measurements with poor light availabilities. © 2015 Elsevier B.V..","archive":"Scopus","container-title":"Geomorphology","DOI":"10.1016/j.geomorph.2015.05.027","ISSN":"0169-555X","language":"English","page":"223-230","source":"Scopus","title":"Continuous monitoring bed-level dynamics on an intertidal flat: Introducing novel, stand-alone high-resolution SED-sensors","title-short":"Continuous monitoring bed-level dynamics on an intertidal flat","volume":"245","author":[{"family":"Hu","given":"Z."},{"family":"Lenting","given":"W."},{"family":"Wal","given":"D.","non-dropping-particle":"van der"},{"family":"Bouma","given":"T.J."}],"issued":{"date-parts":[["2015"]]}}}],"schema":"https://github.com/citation-style-language/schema/raw/master/csl-citation.json"} </w:instrText>
      </w:r>
      <w:r w:rsidR="00E45D6D">
        <w:fldChar w:fldCharType="separate"/>
      </w:r>
      <w:r w:rsidR="00917818">
        <w:rPr>
          <w:noProof/>
        </w:rPr>
        <w:t>(Hu et al., 2015)</w:t>
      </w:r>
      <w:r w:rsidR="00E45D6D">
        <w:fldChar w:fldCharType="end"/>
      </w:r>
      <w:r>
        <w:t>. These sensors have been applied in</w:t>
      </w:r>
      <w:r w:rsidR="00B627B7">
        <w:t xml:space="preserve"> the field</w:t>
      </w:r>
      <w:r>
        <w:t xml:space="preserve"> at 10 sites in the Netherlands (</w:t>
      </w:r>
      <w:proofErr w:type="spellStart"/>
      <w:r>
        <w:t>Westerschelde</w:t>
      </w:r>
      <w:proofErr w:type="spellEnd"/>
      <w:r>
        <w:t xml:space="preserve"> and </w:t>
      </w:r>
      <w:proofErr w:type="spellStart"/>
      <w:r>
        <w:t>Wadden</w:t>
      </w:r>
      <w:proofErr w:type="spellEnd"/>
      <w:r>
        <w:t xml:space="preserve"> Sea), Belgium (</w:t>
      </w:r>
      <w:proofErr w:type="spellStart"/>
      <w:r>
        <w:t>Zeeschelde</w:t>
      </w:r>
      <w:proofErr w:type="spellEnd"/>
      <w:r>
        <w:t xml:space="preserve">) and </w:t>
      </w:r>
      <w:r w:rsidR="00FD3370" w:rsidRPr="00570A22">
        <w:t xml:space="preserve">Britain (Thames and Humber </w:t>
      </w:r>
      <w:r w:rsidR="00712C3B">
        <w:t>E</w:t>
      </w:r>
      <w:r w:rsidR="00FD3370" w:rsidRPr="00570A22">
        <w:t>stuary)</w:t>
      </w:r>
      <w:r w:rsidR="00B627B7">
        <w:t xml:space="preserve"> </w:t>
      </w:r>
      <w:r w:rsidR="00824A22">
        <w:t>from</w:t>
      </w:r>
      <w:r w:rsidR="00B627B7">
        <w:t xml:space="preserve"> a number of</w:t>
      </w:r>
      <w:r w:rsidR="00824A22">
        <w:t xml:space="preserve"> previous</w:t>
      </w:r>
      <w:r w:rsidR="00B627B7">
        <w:t xml:space="preserve"> studies </w:t>
      </w:r>
      <w:r w:rsidR="00B627B7">
        <w:fldChar w:fldCharType="begin"/>
      </w:r>
      <w:r w:rsidR="00B627B7">
        <w:instrText xml:space="preserve"> ADDIN ZOTERO_ITEM CSL_CITATION {"citationID":"18zlp0HP","properties":{"unsorted":true,"formattedCitation":"(Hu et al., 2017; Willemsen et al., 2018; Belliard et al., 2019)","plainCitation":"(Hu et al., 2017; Willemsen et al., 2018; Belliard et al., 2019)","noteIndex":0},"citationItems":[{"id":28,"uris":["http://zotero.org/users/405658/items/QRMFI2XC"],"uri":["http://zotero.org/users/405658/items/QRMFI2XC"],"itemData":{"id":28,"type":"article-journal","abstract":"Short-term bed-level dynamics has been identified as one of the main factors affecting biota establishment or retreat on tidal flats. However, due to a lack of proper instruments and intensive labour involved, the pattern and drivers of daily bed-level dynamics are largely unexplored in a spatiotemporal context. In this study, 12 newly-developed automatic bed-level sensors were deployed for nearly 15 months on two tidal flats with contrasting wave exposure, proving an unique dataset of daily bed-level changes and hydrodynamic forcing. By analysing the data, we show that (1) a general steepening trend exists on both tidal flats, even with contrasting wave exposure and different bed sediment grain size; (2) daily morphodynamics level increases towards the sea; (3) tidal forcing sets the general morphological evolution pattern at both sites; (4) wave forcing induces short-term bed-level fluctuations at the wave-exposed site, but similar effect is not seen at the sheltered site with smaller waves; (5) storms provoke aggravated erosion, but the impact is conditioned by tidal levels. This study provides insights in the pattern and drivers of daily intertidal bed-level dynamics, thereby setting a template for future high-resolution field monitoring programmes and inviting in-depth morphodynamic modelling for improved understanding and predictive capability.","container-title":"Scientific Reports","DOI":"10.1038/s41598-017-07515-y","ISSN":"2045-2322","journalAbbreviation":"Sci Rep","language":"English","note":"WOS:000406815600001","page":"7088","source":"Web of Science","title":"Patterns and drivers of daily bed-level dynamics on two tidal flats with contrasting wave exposure","volume":"7","author":[{"family":"Hu","given":"Zhan"},{"family":"Yao","given":"Peng"},{"family":"Wal","given":"Daphne","non-dropping-particle":"van der"},{"family":"Bouma","given":"Tjeerd J."}],"issued":{"date-parts":[["2017",8,2]]}},"label":"page"},{"id":3181,"uris":["http://zotero.org/users/405658/items/F6BG877U"],"uri":["http://zotero.org/users/405658/items/F6BG877U"],"itemData":{"id":3181,"type":"article-journal","abstract":"Bed level dynamics at the interface of the salt marsh and tidal flat have been highlighted as a key factor connecting the long-term biogeomorphological development of the marsh to large-scale physical forcing. Hence, we aim to obtain insight into the factors confining the location of the marsh edge (i.e., boundary between tidal flat and salt marsh). A unique data set was collected, containing measurements of daily bed level changes (i.e., integrative result of physical forcing and sediment properties) at six intertidal transects in the North Sea area. Moreover, various biophysical parameters were measured, such as sediment characteristics, waves, inundation time, and chlorophyll-a levels. The data show that both bed level change and waves decreased from the lower intertidal flat toward the marsh edge and further diminished inside the marsh. However, no direct general relation was found between waves and bed level change. Bed level change inside the marsh was always small, regardless of wave energy. By combining the data sets, we demonstrate that the location of the lower marsh edge is restricted by two interacting factors: inundation time and bed level change. For vegetation establishment to withstand longer inundation stress, which slows down plant growth, more stable bed levels are required so that plants are not heavily disturbed. Conversely, to withstand more dynamic bed levels that disturbs plant growth, lower inundation stress is needed, so that plants grow fast enough to recover from the stress. The results suggest that bed level change is important in determining the position of the marsh edge.","container-title":"Journal of Geophysical Research-Earth Surface","DOI":"10.1029/2018JF004742","ISSN":"2169-9003","issue":"10","journalAbbreviation":"J. Geophys. Res.-Earth Surf.","language":"English","note":"WOS:000450722200009","page":"2509-2524","source":"Web of Science","title":"Quantifying Bed Level Change at the Transition of Tidal Flat and Salt Marsh: Can We Understand the Lateral Location of the Marsh Edge?","title-short":"Quantifying Bed Level Change at the Transition of Tidal Flat and Salt Marsh","volume":"123","author":[{"family":"Willemsen","given":"P. W. J. M."},{"family":"Borsje","given":"B. W."},{"family":"Hulscher","given":"S. J. M. H."},{"family":"Van der Wal","given":"D."},{"family":"Zhu","given":"Z."},{"family":"Oteman","given":"B."},{"family":"Evans","given":"B."},{"family":"Moller","given":"I."},{"family":"Bouma","given":"T. J."}],"issued":{"date-parts":[["2018",10]]}},"label":"page"},{"id":3182,"uris":["http://zotero.org/users/405658/items/ZJ3ND3FL"],"uri":["http://zotero.org/users/405658/items/ZJ3ND3FL"],"itemData":{"id":3182,"type":"article-journal","abstract":"Sediment dynamics in tidal flats, ranging from daily to seasonal timescales, are particularly relevant as they control key ecological and geomorphic processes that ultimately contribute to the long-term evolution of coastal and estuarine landscapes. Yet, insights into bed level changes, including the full range of relevant timescales from infra-tidal to daily and seasonal scales, are currently limited due to a lack of efficient methods to record high-resolution (&lt; 1 day) data over the long-term (&gt; 1 year). Accordingly, this contribution intends to improve our understanding on spatio-temporal patterns of long-term (&gt; 1 year) high-resolution (daily) bed level dynamics in tidal flats in relation to the dominant hydrodynamic driving forces, namely tides and waves. Specifically, this study was conducted along two 200 m long cross-shore transects on an intertidal flat located in the macrotidal (&gt; 5 m tidal range) Scheldt estuary, Belgium. Results showed that daily bed level changes at the low tidal flat (i.e. 4.10 m below mean high tide level) were dominated by tidal currents, with a strong fortnightly (or spring-neap) signature, whereas wave activity was of secondary importance. Conversely, bed level changes in the high tidal flat (i.e. 0.65 m below mean high tide level) were almost exclusively dominated by wave activity. Additionally, seasonal deposition-erosion cycles that superimposed on the daily bed level changes were associated with the seasonality of wind wave activity and benthic biology. Analysis of wave and current-induced bed shear stresses at the respective locations confirmed this spatial variability of tidal-dominated sediment dynamics at the low tidal flat versus wave-dominance at the high tidal flat, and comparison with local critical bed shear stresses for sediment motion also revealed differences in morphological impacts of the hydrodynamics between the two transects. These distinctive responses of bed level dynamics across the tidal flat can be partly explained by the spatially varying sediment properties across the tidal flat and may be further mediated, on a seasonal time scale, by the growth of the algal mat with its effect on stabilizing the sediment bed. In view of the large spatial and temporal variability of internal and external forcing revealed in this study, comprehensive and detailed field measurements are even more necessary to understand and predict long-term bed level dynamics and related ecological implications in tidal flats.","container-title":"Marine Geology","DOI":"10.1016/j.margeo.2019.03.001","ISSN":"0025-3227","journalAbbreviation":"Mar. Geol.","language":"English","note":"WOS:000472687400010","page":"123-138","source":"Web of Science","title":"High-resolution bed level changes in relation to tidal and wave forcing on a narrow fringing macrotidal flat: Bridging intra-tidal, daily and seasonal sediment dynamics","title-short":"High-resolution bed level changes in relation to tidal and wave forcing on a narrow fringing macrotidal flat","volume":"412","author":[{"family":"Belliard","given":"Jean-Philippe"},{"family":"Silinski","given":"Alexandra"},{"family":"Meire","given":"Dieter"},{"family":"Kolokythas","given":"Gerasimos"},{"family":"Levy","given":"Yair"},{"family":"Van Braeckel","given":"Alexander"},{"family":"Bouma","given":"Tjeerd J."},{"family":"Temmerman","given":"Stijn"}],"issued":{"date-parts":[["2019",6]]}},"label":"page"}],"schema":"https://github.com/citation-style-language/schema/raw/master/csl-citation.json"} </w:instrText>
      </w:r>
      <w:r w:rsidR="00B627B7">
        <w:fldChar w:fldCharType="separate"/>
      </w:r>
      <w:r w:rsidR="00917818">
        <w:rPr>
          <w:noProof/>
        </w:rPr>
        <w:t>(Hu et al., 2017; Willemsen et al., 2018; Belliard et al., 2019)</w:t>
      </w:r>
      <w:r w:rsidR="00B627B7">
        <w:fldChar w:fldCharType="end"/>
      </w:r>
      <w:r>
        <w:t>. Th</w:t>
      </w:r>
      <w:r w:rsidR="00B627B7">
        <w:t xml:space="preserve">is paper presents a </w:t>
      </w:r>
      <w:r w:rsidR="00B627B7" w:rsidRPr="00B627B7">
        <w:t xml:space="preserve">comprehensive </w:t>
      </w:r>
      <w:r w:rsidR="00B627B7">
        <w:t>collection of the</w:t>
      </w:r>
      <w:r>
        <w:t xml:space="preserve"> </w:t>
      </w:r>
      <w:r w:rsidR="00B627B7">
        <w:t>existing SED-sensor</w:t>
      </w:r>
      <w:r>
        <w:t xml:space="preserve"> dataset</w:t>
      </w:r>
      <w:r w:rsidR="00B627B7">
        <w:t>. It</w:t>
      </w:r>
      <w:r>
        <w:t xml:space="preserve"> </w:t>
      </w:r>
      <w:r w:rsidR="00812DFA">
        <w:t>is expected to provide</w:t>
      </w:r>
      <w:r>
        <w:t xml:space="preserve"> a</w:t>
      </w:r>
      <w:r w:rsidR="00A81CCB">
        <w:t xml:space="preserve"> rare</w:t>
      </w:r>
      <w:r>
        <w:t xml:space="preserve"> opportunity to assist future studies on intertidal biogeomorphic processes as it </w:t>
      </w:r>
      <w:r w:rsidR="00734925">
        <w:t>offers</w:t>
      </w:r>
      <w:r>
        <w:t xml:space="preserve">: </w:t>
      </w:r>
      <w:proofErr w:type="spellStart"/>
      <w:r>
        <w:t>i</w:t>
      </w:r>
      <w:proofErr w:type="spellEnd"/>
      <w:r>
        <w:t xml:space="preserve">) high temporal resolution (daily) bed level changes; ii) long temporal coverage, i.e. </w:t>
      </w:r>
      <w:r w:rsidR="00FE72C1">
        <w:t>9</w:t>
      </w:r>
      <w:r>
        <w:t>-20 months depend</w:t>
      </w:r>
      <w:r w:rsidR="00734925">
        <w:t>ing</w:t>
      </w:r>
      <w:r>
        <w:t xml:space="preserve"> on the site; iii) large spatial coverage, i.e. multiple </w:t>
      </w:r>
      <w:r w:rsidR="00FE72C1">
        <w:t>sensors deployed</w:t>
      </w:r>
      <w:r>
        <w:t xml:space="preserve"> in both marsh</w:t>
      </w:r>
      <w:r w:rsidR="0023136A">
        <w:t>es</w:t>
      </w:r>
      <w:r>
        <w:t xml:space="preserve"> and bare </w:t>
      </w:r>
      <w:r w:rsidR="00734925">
        <w:t xml:space="preserve">tidal </w:t>
      </w:r>
      <w:r>
        <w:t>flat</w:t>
      </w:r>
      <w:r w:rsidR="0023136A">
        <w:t>s</w:t>
      </w:r>
      <w:r>
        <w:t xml:space="preserve"> across 10 sites; iv) synchronized biophysical measurements, i.e. hydrodynamic measurements (water level, flow velocity and significant wave height), sediment properties (grain size</w:t>
      </w:r>
      <w:r w:rsidR="00CD4B83">
        <w:t>,</w:t>
      </w:r>
      <w:r>
        <w:t xml:space="preserve"> chlorophyll-a level</w:t>
      </w:r>
      <w:r w:rsidR="00CD4B83">
        <w:t xml:space="preserve"> and organic matter content</w:t>
      </w:r>
      <w:r>
        <w:t xml:space="preserve">) and </w:t>
      </w:r>
      <w:r w:rsidR="00F7530E">
        <w:t>bathymetric/topographic profiles</w:t>
      </w:r>
      <w:r>
        <w:t>. In this paper, we present the full dataset from 10 sites, and briefly discuss the potential research questions that can be addressed by exploring the current dataset.</w:t>
      </w:r>
    </w:p>
    <w:p w14:paraId="67EE6421" w14:textId="08494B6B" w:rsidR="00B4015F" w:rsidRDefault="00570A22" w:rsidP="00670F05">
      <w:pPr>
        <w:pStyle w:val="Heading2"/>
      </w:pPr>
      <w:r>
        <w:t>2</w:t>
      </w:r>
      <w:r w:rsidRPr="00570A22">
        <w:t xml:space="preserve"> Site description</w:t>
      </w:r>
    </w:p>
    <w:p w14:paraId="6D3DE88F" w14:textId="77777777" w:rsidR="006B2679" w:rsidRDefault="00734925" w:rsidP="00B4015F">
      <w:r>
        <w:t>The c</w:t>
      </w:r>
      <w:r w:rsidR="00BC5002" w:rsidRPr="00BC5002">
        <w:t xml:space="preserve">urrent dataset includes 10 observation sites from the </w:t>
      </w:r>
      <w:proofErr w:type="spellStart"/>
      <w:r w:rsidR="00E16B9E" w:rsidRPr="00CF11A3">
        <w:t>northwestern</w:t>
      </w:r>
      <w:proofErr w:type="spellEnd"/>
      <w:r w:rsidR="00E16B9E" w:rsidRPr="00CF11A3">
        <w:t xml:space="preserve"> Europe</w:t>
      </w:r>
      <w:r w:rsidR="00E16B9E">
        <w:t xml:space="preserve">: 7 sites from the </w:t>
      </w:r>
      <w:r w:rsidR="00BC5002" w:rsidRPr="00BC5002">
        <w:t xml:space="preserve">Netherlands, </w:t>
      </w:r>
      <w:r w:rsidR="00E16B9E">
        <w:t xml:space="preserve">1 site from </w:t>
      </w:r>
      <w:r w:rsidR="00BC5002" w:rsidRPr="00BC5002">
        <w:t xml:space="preserve">Belgium and </w:t>
      </w:r>
      <w:r w:rsidR="00E16B9E" w:rsidRPr="00BC5002">
        <w:t xml:space="preserve">2 sites </w:t>
      </w:r>
      <w:r w:rsidR="00E16B9E">
        <w:t xml:space="preserve">from </w:t>
      </w:r>
      <w:r w:rsidR="00BC5002" w:rsidRPr="00BC5002">
        <w:t xml:space="preserve">Britain (Figure 1). For all the 7 Dutch sites, site 1-6 are </w:t>
      </w:r>
      <w:r>
        <w:t>in</w:t>
      </w:r>
      <w:r w:rsidRPr="00BC5002">
        <w:t xml:space="preserve"> </w:t>
      </w:r>
      <w:r w:rsidR="00BC5002" w:rsidRPr="00BC5002">
        <w:t xml:space="preserve">the </w:t>
      </w:r>
      <w:proofErr w:type="spellStart"/>
      <w:r w:rsidR="00BC5002" w:rsidRPr="00BC5002">
        <w:t>Westerschelde</w:t>
      </w:r>
      <w:proofErr w:type="spellEnd"/>
      <w:r w:rsidR="00BC5002" w:rsidRPr="00BC5002">
        <w:t xml:space="preserve"> estuary, and only site 7 is </w:t>
      </w:r>
      <w:r>
        <w:t>in</w:t>
      </w:r>
      <w:r w:rsidRPr="00BC5002">
        <w:t xml:space="preserve"> </w:t>
      </w:r>
      <w:r w:rsidR="00BC5002" w:rsidRPr="00BC5002">
        <w:t xml:space="preserve">the </w:t>
      </w:r>
      <w:proofErr w:type="spellStart"/>
      <w:r w:rsidR="00BC5002" w:rsidRPr="00BC5002">
        <w:t>Wadden</w:t>
      </w:r>
      <w:proofErr w:type="spellEnd"/>
      <w:r w:rsidR="00BC5002" w:rsidRPr="00BC5002">
        <w:t xml:space="preserve"> sea region. Near </w:t>
      </w:r>
      <w:proofErr w:type="spellStart"/>
      <w:r w:rsidR="00BC5002" w:rsidRPr="00BC5002">
        <w:t>Zuidgors</w:t>
      </w:r>
      <w:proofErr w:type="spellEnd"/>
      <w:r w:rsidR="00BC5002" w:rsidRPr="00BC5002">
        <w:t xml:space="preserve"> in the </w:t>
      </w:r>
      <w:proofErr w:type="spellStart"/>
      <w:r w:rsidR="00BC5002" w:rsidRPr="00BC5002">
        <w:t>Westerschelde</w:t>
      </w:r>
      <w:proofErr w:type="spellEnd"/>
      <w:r w:rsidR="00BC5002" w:rsidRPr="00BC5002">
        <w:t>, there are two sites (sites 1 and 2). At site 1 (</w:t>
      </w:r>
      <w:proofErr w:type="spellStart"/>
      <w:r w:rsidR="00BC5002" w:rsidRPr="00BC5002">
        <w:t>Zuidgors</w:t>
      </w:r>
      <w:proofErr w:type="spellEnd"/>
      <w:r w:rsidR="00BC5002" w:rsidRPr="00BC5002">
        <w:t xml:space="preserve"> A), only the bare tidal flat was monitored, whereas at site 2 (</w:t>
      </w:r>
      <w:proofErr w:type="spellStart"/>
      <w:r w:rsidR="00BC5002" w:rsidRPr="00BC5002">
        <w:t>Zuidgors</w:t>
      </w:r>
      <w:proofErr w:type="spellEnd"/>
      <w:r w:rsidR="00BC5002" w:rsidRPr="00BC5002">
        <w:t xml:space="preserve"> B), both the bare tidal flat and marsh area were included in the monitoring. The only Belgi</w:t>
      </w:r>
      <w:r>
        <w:t>an</w:t>
      </w:r>
      <w:r w:rsidR="00BC5002" w:rsidRPr="00BC5002">
        <w:t xml:space="preserve"> site (site 8 </w:t>
      </w:r>
      <w:proofErr w:type="spellStart"/>
      <w:r w:rsidR="00BC5002" w:rsidRPr="00BC5002">
        <w:t>Galgeschoor</w:t>
      </w:r>
      <w:proofErr w:type="spellEnd"/>
      <w:r w:rsidR="00BC5002" w:rsidRPr="00BC5002">
        <w:t xml:space="preserve">) is located </w:t>
      </w:r>
      <w:r w:rsidR="00DE1DBE">
        <w:t>in the</w:t>
      </w:r>
      <w:r w:rsidR="00DE1DBE" w:rsidRPr="00BC5002">
        <w:t xml:space="preserve"> </w:t>
      </w:r>
      <w:proofErr w:type="spellStart"/>
      <w:r w:rsidR="00BC5002" w:rsidRPr="00BC5002">
        <w:t>Zeeschelde</w:t>
      </w:r>
      <w:proofErr w:type="spellEnd"/>
      <w:r w:rsidR="00DE1DBE">
        <w:t xml:space="preserve"> estuary</w:t>
      </w:r>
      <w:r w:rsidR="00BC5002" w:rsidRPr="00BC5002">
        <w:t xml:space="preserve">, which is the </w:t>
      </w:r>
      <w:r w:rsidR="00DE1DBE">
        <w:t xml:space="preserve">upstream </w:t>
      </w:r>
      <w:r w:rsidR="00BC5002" w:rsidRPr="00BC5002">
        <w:t xml:space="preserve">part of the </w:t>
      </w:r>
      <w:proofErr w:type="spellStart"/>
      <w:r w:rsidR="00BC5002" w:rsidRPr="00BC5002">
        <w:t>Westerschelde</w:t>
      </w:r>
      <w:proofErr w:type="spellEnd"/>
      <w:r w:rsidR="00BC5002" w:rsidRPr="00BC5002">
        <w:t xml:space="preserve"> estuary. </w:t>
      </w:r>
      <w:r>
        <w:t>S</w:t>
      </w:r>
      <w:r w:rsidR="00BC5002" w:rsidRPr="00BC5002">
        <w:t xml:space="preserve">ite 8 </w:t>
      </w:r>
      <w:r>
        <w:t>has</w:t>
      </w:r>
      <w:r w:rsidRPr="00BC5002">
        <w:t xml:space="preserve"> </w:t>
      </w:r>
      <w:r w:rsidR="00BC5002" w:rsidRPr="00BC5002">
        <w:t>two observation</w:t>
      </w:r>
      <w:r>
        <w:t>al</w:t>
      </w:r>
      <w:r w:rsidR="00BC5002" w:rsidRPr="00BC5002">
        <w:t xml:space="preserve"> transects: north and south transects with different bathymetries. The two British sites, site 9 (</w:t>
      </w:r>
      <w:proofErr w:type="spellStart"/>
      <w:r w:rsidR="0009104A" w:rsidRPr="00BC5002">
        <w:t>Tilling</w:t>
      </w:r>
      <w:r w:rsidR="0009104A">
        <w:t>ham</w:t>
      </w:r>
      <w:proofErr w:type="spellEnd"/>
      <w:r w:rsidR="00BC5002" w:rsidRPr="00BC5002">
        <w:t xml:space="preserve">) and 10 (Donna Nook) are </w:t>
      </w:r>
      <w:r>
        <w:t>on the</w:t>
      </w:r>
      <w:r w:rsidRPr="00BC5002">
        <w:t xml:space="preserve"> </w:t>
      </w:r>
      <w:r w:rsidR="00BC5002" w:rsidRPr="00BC5002">
        <w:t xml:space="preserve">southeast </w:t>
      </w:r>
      <w:r>
        <w:t xml:space="preserve">coast </w:t>
      </w:r>
      <w:r w:rsidR="00BC5002" w:rsidRPr="00BC5002">
        <w:t xml:space="preserve">of </w:t>
      </w:r>
      <w:r>
        <w:t>England</w:t>
      </w:r>
      <w:r w:rsidR="00C34FB3">
        <w:t xml:space="preserve"> </w:t>
      </w:r>
      <w:r w:rsidR="00BC5002" w:rsidRPr="00BC5002">
        <w:t xml:space="preserve">(Figure 1). </w:t>
      </w:r>
    </w:p>
    <w:p w14:paraId="43650BD7" w14:textId="77777777" w:rsidR="006B2679" w:rsidRDefault="006B2679" w:rsidP="00B4015F"/>
    <w:p w14:paraId="23F713F6" w14:textId="7E42CC8E" w:rsidR="00570A22" w:rsidRDefault="00BC5002" w:rsidP="00B4015F">
      <w:r w:rsidRPr="00BC5002">
        <w:t>Overall, these 10 sites cover a</w:t>
      </w:r>
      <w:r w:rsidR="00734925">
        <w:t>reas of differing tidal</w:t>
      </w:r>
      <w:r w:rsidRPr="00BC5002">
        <w:t xml:space="preserve"> range, wave exposure, sediment grain size and marsh vegetation species (Table 1). Notably, site 10 (Donna Nook) has the largest tidal range (6.9 m), whereas sites 9 (</w:t>
      </w:r>
      <w:proofErr w:type="spellStart"/>
      <w:r w:rsidR="0009104A">
        <w:t>Tillingham</w:t>
      </w:r>
      <w:proofErr w:type="spellEnd"/>
      <w:r w:rsidRPr="00BC5002">
        <w:t>) have high</w:t>
      </w:r>
      <w:r w:rsidR="00612EB1">
        <w:t>est</w:t>
      </w:r>
      <w:r w:rsidRPr="00BC5002">
        <w:t xml:space="preserve"> wave exposure. The observation</w:t>
      </w:r>
      <w:r w:rsidR="00AC5339">
        <w:t>s</w:t>
      </w:r>
      <w:r w:rsidRPr="00BC5002">
        <w:t xml:space="preserve"> w</w:t>
      </w:r>
      <w:r w:rsidR="00AC5339">
        <w:t>ere</w:t>
      </w:r>
      <w:r w:rsidRPr="00BC5002">
        <w:t xml:space="preserve"> conducted in 2013-201</w:t>
      </w:r>
      <w:r w:rsidR="00CD4B83">
        <w:t>7.</w:t>
      </w:r>
      <w:r w:rsidRPr="00BC5002">
        <w:t xml:space="preserve"> The duration of the observation at each site varies from </w:t>
      </w:r>
      <w:r w:rsidR="006B2679">
        <w:t>9</w:t>
      </w:r>
      <w:r w:rsidRPr="00BC5002">
        <w:t>-20 months (Table 1). At all the site</w:t>
      </w:r>
      <w:r w:rsidR="00734925">
        <w:t>s</w:t>
      </w:r>
      <w:r w:rsidRPr="00BC5002">
        <w:t>, bed level changes were monitored daily with multiple SED-sensors. For all sites except site 1, 4 and 8, SED-sensors were deployed on both bare flat and marsh areas. The coordinates of the measuring stations as well as the bathymetry of the measuring transects were measured by Real Time Kinematic Global Positioning Systems (RTK-GPS)</w:t>
      </w:r>
      <w:r w:rsidR="00F96D74">
        <w:t xml:space="preserve"> </w:t>
      </w:r>
      <w:r w:rsidR="00F96D74" w:rsidRPr="00F96D74">
        <w:t xml:space="preserve">to an accuracy of </w:t>
      </w:r>
      <w:r w:rsidR="00F96D74">
        <w:t>15</w:t>
      </w:r>
      <w:r w:rsidR="00F96D74" w:rsidRPr="00F96D74">
        <w:t xml:space="preserve"> mm in the vertical and </w:t>
      </w:r>
      <w:r w:rsidR="00F96D74">
        <w:t>10</w:t>
      </w:r>
      <w:r w:rsidR="00F96D74" w:rsidRPr="00F96D74">
        <w:t xml:space="preserve"> mm in the horizontal</w:t>
      </w:r>
      <w:r w:rsidRPr="00BC5002">
        <w:t>. Besides the daily bed level observation, biophysical measurements</w:t>
      </w:r>
      <w:r w:rsidR="00734925">
        <w:t xml:space="preserve"> were available at some sites</w:t>
      </w:r>
      <w:r w:rsidRPr="00BC5002">
        <w:t xml:space="preserve">, i.e. water level, wave height, current velocity, </w:t>
      </w:r>
      <w:r w:rsidR="006B2679" w:rsidRPr="00BC5002">
        <w:t xml:space="preserve">surface sediment </w:t>
      </w:r>
      <w:r w:rsidRPr="00BC5002">
        <w:t>grain size</w:t>
      </w:r>
      <w:r w:rsidR="006B2679">
        <w:t xml:space="preserve">, </w:t>
      </w:r>
      <w:r w:rsidRPr="00BC5002">
        <w:t>chlorophyll-a level</w:t>
      </w:r>
      <w:r w:rsidR="00614104">
        <w:t xml:space="preserve"> </w:t>
      </w:r>
      <w:r w:rsidR="00472E25">
        <w:t>as well as organic matter content</w:t>
      </w:r>
      <w:r w:rsidRPr="00BC5002">
        <w:t>.</w:t>
      </w:r>
    </w:p>
    <w:p w14:paraId="4DCDF6C5" w14:textId="6E67BD69" w:rsidR="00C82F79" w:rsidRDefault="002F182F" w:rsidP="00C82F79">
      <w:pPr>
        <w:pStyle w:val="Heading2"/>
      </w:pPr>
      <w:r>
        <w:lastRenderedPageBreak/>
        <w:t>3. Method</w:t>
      </w:r>
    </w:p>
    <w:p w14:paraId="1CDA58FC" w14:textId="1D9B24B4" w:rsidR="002F182F" w:rsidRPr="002F182F" w:rsidRDefault="002F182F" w:rsidP="002F182F">
      <w:pPr>
        <w:pStyle w:val="Heading2"/>
      </w:pPr>
      <w:r w:rsidRPr="002F182F">
        <w:t>3.1 bed level change observation</w:t>
      </w:r>
    </w:p>
    <w:p w14:paraId="157CCEF9" w14:textId="075AEBA8" w:rsidR="00BA0968" w:rsidRDefault="00BA0968" w:rsidP="00BA0968">
      <w:r>
        <w:t>The bed</w:t>
      </w:r>
      <w:r w:rsidR="00C93D5C">
        <w:t xml:space="preserve"> </w:t>
      </w:r>
      <w:r>
        <w:t>level dynamics at each site were monitored using recently developed SED-sensors (</w:t>
      </w:r>
      <w:r w:rsidR="000900FB">
        <w:t xml:space="preserve">Hu et al., 2015, see </w:t>
      </w:r>
      <w:r>
        <w:t xml:space="preserve">Figure 2). These sensors are standalone instruments with </w:t>
      </w:r>
      <w:r w:rsidR="007920BC">
        <w:t xml:space="preserve">all the </w:t>
      </w:r>
      <w:r w:rsidR="000900FB">
        <w:t xml:space="preserve">parts of </w:t>
      </w:r>
      <w:r>
        <w:t>measuring</w:t>
      </w:r>
      <w:r w:rsidR="000900FB">
        <w:t xml:space="preserve">, </w:t>
      </w:r>
      <w:r>
        <w:t xml:space="preserve">data-logging and batteries enclosed in </w:t>
      </w:r>
      <w:r w:rsidR="007920BC">
        <w:t xml:space="preserve">a </w:t>
      </w:r>
      <w:r>
        <w:t xml:space="preserve">transparent tube. The measuring part </w:t>
      </w:r>
      <w:r w:rsidR="007920BC">
        <w:t>is an</w:t>
      </w:r>
      <w:r>
        <w:t xml:space="preserve"> array of light sensitive cells that measure light intensity. When in use, a sensor is inserted vertically into the bed, leaving about half of the array above the bed. The cells above/below the bed receive different amount of the day light, which will lead to different voltage outputs in the </w:t>
      </w:r>
      <w:r w:rsidR="007920BC">
        <w:t>array of cells</w:t>
      </w:r>
      <w:r>
        <w:t xml:space="preserve">. By using an autonomous script, </w:t>
      </w:r>
      <w:r w:rsidR="00BF7CE6">
        <w:t xml:space="preserve">the </w:t>
      </w:r>
      <w:r w:rsidR="00BF7CE6" w:rsidRPr="00B4794B">
        <w:t>noise</w:t>
      </w:r>
      <w:r w:rsidR="00BF7CE6">
        <w:t xml:space="preserve"> </w:t>
      </w:r>
      <w:r w:rsidR="00BF7CE6">
        <w:rPr>
          <w:rFonts w:hint="eastAsia"/>
          <w:lang w:eastAsia="zh-CN"/>
        </w:rPr>
        <w:t>in</w:t>
      </w:r>
      <w:r w:rsidR="00BF7CE6">
        <w:rPr>
          <w:lang w:eastAsia="zh-CN"/>
        </w:rPr>
        <w:t xml:space="preserve"> the</w:t>
      </w:r>
      <w:r w:rsidR="00BF7CE6">
        <w:t xml:space="preserve"> raw signal is reduced, and the </w:t>
      </w:r>
      <w:r w:rsidR="00BF7CE6" w:rsidRPr="00B4794B">
        <w:t xml:space="preserve">bed </w:t>
      </w:r>
      <w:r w:rsidR="00BF7CE6" w:rsidRPr="00BF7CE6">
        <w:t xml:space="preserve">level is </w:t>
      </w:r>
      <w:r w:rsidRPr="00BF7CE6">
        <w:t>determined a</w:t>
      </w:r>
      <w:r w:rsidR="00734925" w:rsidRPr="00BF7CE6">
        <w:t xml:space="preserve">s </w:t>
      </w:r>
      <w:r w:rsidRPr="00BF7CE6">
        <w:t>where the large transition</w:t>
      </w:r>
      <w:r>
        <w:t xml:space="preserve"> from high to low voltage occurred (Figure. 2d). When bed accretion or erosion occur, the transition point moves up or down in the measuring array. Thus, by recording the changes of the transition point, we can measure the bed level changes.</w:t>
      </w:r>
      <w:r w:rsidR="007920BC">
        <w:t xml:space="preserve"> In some cases,</w:t>
      </w:r>
      <w:r>
        <w:t xml:space="preserve"> scouring holes occurred around some of the deployed SED-sensors</w:t>
      </w:r>
      <w:r w:rsidR="008B2957">
        <w:t>, with the maximum depth of 5 cm</w:t>
      </w:r>
      <w:r>
        <w:t xml:space="preserve">. They typically result in two transition </w:t>
      </w:r>
      <w:r w:rsidR="007920BC">
        <w:t>points</w:t>
      </w:r>
      <w:r>
        <w:t xml:space="preserve"> in the </w:t>
      </w:r>
      <w:r w:rsidR="007920BC">
        <w:t>array</w:t>
      </w:r>
      <w:r>
        <w:t xml:space="preserve">, corresponding to the bottom and the top of the scouring holes. In such cases, bed level was determined as the vertical position at the top of the scouring holes. Details of </w:t>
      </w:r>
      <w:r w:rsidR="007636F5">
        <w:t xml:space="preserve">SED-sensor data processing </w:t>
      </w:r>
      <w:r w:rsidR="00656592">
        <w:t>are</w:t>
      </w:r>
      <w:r>
        <w:t xml:space="preserve"> included in Willemsen et al. (2018).</w:t>
      </w:r>
      <w:r w:rsidR="007920BC">
        <w:t xml:space="preserve"> </w:t>
      </w:r>
    </w:p>
    <w:p w14:paraId="40356029" w14:textId="77777777" w:rsidR="00076B78" w:rsidRDefault="00076B78" w:rsidP="00BA0968"/>
    <w:p w14:paraId="5D5B84A4" w14:textId="6E24B605" w:rsidR="00AB09D4" w:rsidRDefault="00BA0968" w:rsidP="00AB09D4">
      <w:pPr>
        <w:rPr>
          <w:lang w:eastAsia="zh-CN"/>
        </w:rPr>
      </w:pPr>
      <w:r>
        <w:t xml:space="preserve">As the sensor </w:t>
      </w:r>
      <w:r w:rsidR="00734925">
        <w:t xml:space="preserve">is </w:t>
      </w:r>
      <w:r>
        <w:t xml:space="preserve">dependent on the </w:t>
      </w:r>
      <w:r w:rsidR="00734925">
        <w:t xml:space="preserve">presence of </w:t>
      </w:r>
      <w:r>
        <w:t>daylight, the measuring window is day time during low tide. Data acquired while the sensors were submer</w:t>
      </w:r>
      <w:r w:rsidR="008B564E">
        <w:t>g</w:t>
      </w:r>
      <w:r>
        <w:t xml:space="preserve">ed or during night were excluded from </w:t>
      </w:r>
      <w:r w:rsidR="0058557F">
        <w:t xml:space="preserve">the </w:t>
      </w:r>
      <w:r>
        <w:t xml:space="preserve">analysis. For most of the time, SED sensors provided at least one measurement per day, i.e. daily temporal resolution. </w:t>
      </w:r>
      <w:r w:rsidR="00AB09D4">
        <w:t xml:space="preserve">To </w:t>
      </w:r>
      <w:r w:rsidR="00AB09D4" w:rsidRPr="00AB09D4">
        <w:t xml:space="preserve">avoid </w:t>
      </w:r>
      <w:r w:rsidR="00AB09D4" w:rsidRPr="00AB09D4">
        <w:rPr>
          <w:lang w:eastAsia="zh-CN"/>
        </w:rPr>
        <w:t xml:space="preserve">recording </w:t>
      </w:r>
      <w:r w:rsidR="00AB09D4">
        <w:rPr>
          <w:lang w:eastAsia="zh-CN"/>
        </w:rPr>
        <w:t xml:space="preserve">bed level data </w:t>
      </w:r>
      <w:r w:rsidR="00386FE7">
        <w:rPr>
          <w:lang w:eastAsia="zh-CN"/>
        </w:rPr>
        <w:t xml:space="preserve">when sensors were </w:t>
      </w:r>
      <w:r w:rsidR="00386FE7">
        <w:t xml:space="preserve">submerged, an effective measuring window was set as two hours around low tide. </w:t>
      </w:r>
      <w:r w:rsidR="00AB09D4">
        <w:t xml:space="preserve">In </w:t>
      </w:r>
      <w:r w:rsidR="00386FE7">
        <w:t xml:space="preserve">such </w:t>
      </w:r>
      <w:r w:rsidR="00AB09D4">
        <w:t xml:space="preserve">a window, we used the averaged readings </w:t>
      </w:r>
      <w:r w:rsidR="00386FE7">
        <w:t xml:space="preserve">as a bed level observation point. </w:t>
      </w:r>
    </w:p>
    <w:p w14:paraId="63E7D7BE" w14:textId="5BB8EC07" w:rsidR="00076B78" w:rsidRDefault="00076B78" w:rsidP="00BA0968"/>
    <w:p w14:paraId="0A8DFB86" w14:textId="40646F9E" w:rsidR="00BA0968" w:rsidRDefault="00BA0968" w:rsidP="00BA0968">
      <w:r>
        <w:t>The accuracy of the sensors has been compared to a precise manual method (i.e. Sedimentation Erosion Bar) (Hu et al., 2015). The</w:t>
      </w:r>
      <w:r w:rsidR="00BC2A8A">
        <w:t xml:space="preserve"> manual </w:t>
      </w:r>
      <w:r>
        <w:t>measurements were conducted weekly from 13 June to 17 July 2014 at the second most seaward measuring station of site 1 (</w:t>
      </w:r>
      <w:proofErr w:type="spellStart"/>
      <w:r>
        <w:t>Zuidgors</w:t>
      </w:r>
      <w:proofErr w:type="spellEnd"/>
      <w:r>
        <w:t xml:space="preserve"> A). These observations serve as an independent quality control of our automatic SED-sensor measurements. Good agreement (R</w:t>
      </w:r>
      <w:r w:rsidRPr="00E64241">
        <w:rPr>
          <w:vertAlign w:val="superscript"/>
        </w:rPr>
        <w:t>2</w:t>
      </w:r>
      <w:r>
        <w:t xml:space="preserve"> = 0.89) has been obtained between these two </w:t>
      </w:r>
      <w:r w:rsidR="00061477">
        <w:t xml:space="preserve">methods </w:t>
      </w:r>
      <w:r>
        <w:t xml:space="preserve">(detailed in Hu et al., 2015). </w:t>
      </w:r>
      <w:r w:rsidR="004E3A05">
        <w:rPr>
          <w:lang w:eastAsia="zh-CN"/>
        </w:rPr>
        <w:t>T</w:t>
      </w:r>
      <w:r w:rsidR="004E3A05">
        <w:t xml:space="preserve">he estimated operational accuracy of the SED-sensors is 5.0 mm with a 3.9 mm standard deviation. </w:t>
      </w:r>
      <w:r>
        <w:t xml:space="preserve">Additionally, good agreement between the SED-sensors and </w:t>
      </w:r>
      <w:r w:rsidR="009F3E95">
        <w:t xml:space="preserve">Sedimentation Erosion Bar </w:t>
      </w:r>
      <w:r>
        <w:t>measurements has been obtained at site 8 (</w:t>
      </w:r>
      <w:proofErr w:type="spellStart"/>
      <w:r>
        <w:t>Galgeschoor</w:t>
      </w:r>
      <w:proofErr w:type="spellEnd"/>
      <w:r>
        <w:t xml:space="preserve">) over </w:t>
      </w:r>
      <w:r w:rsidR="0059380C">
        <w:t>an</w:t>
      </w:r>
      <w:r>
        <w:t xml:space="preserve"> 18-months parallel measurement (</w:t>
      </w:r>
      <w:proofErr w:type="spellStart"/>
      <w:r>
        <w:t>Belliard</w:t>
      </w:r>
      <w:proofErr w:type="spellEnd"/>
      <w:r>
        <w:t xml:space="preserve"> et al., 2019).</w:t>
      </w:r>
      <w:r w:rsidR="00E64241" w:rsidRPr="00E64241">
        <w:t xml:space="preserve"> </w:t>
      </w:r>
    </w:p>
    <w:p w14:paraId="72D8117C" w14:textId="71FF342A" w:rsidR="008E3110" w:rsidRDefault="00076B78" w:rsidP="00670F05">
      <w:pPr>
        <w:pStyle w:val="Heading3"/>
      </w:pPr>
      <w:r w:rsidRPr="006E5E24">
        <w:t>3.2 Hydrodynamics measurements</w:t>
      </w:r>
    </w:p>
    <w:p w14:paraId="74948BE2" w14:textId="11662B93" w:rsidR="009B42BA" w:rsidRDefault="00076B78" w:rsidP="00076B78">
      <w:r>
        <w:t xml:space="preserve">Bed level changes in the intertidal environment </w:t>
      </w:r>
      <w:r w:rsidR="00734925">
        <w:t xml:space="preserve">are </w:t>
      </w:r>
      <w:r>
        <w:t>closely related to</w:t>
      </w:r>
      <w:r w:rsidR="006E5E24">
        <w:t xml:space="preserve"> the local</w:t>
      </w:r>
      <w:r>
        <w:t xml:space="preserve"> hydrodynamic </w:t>
      </w:r>
      <w:r w:rsidR="00BF41A4">
        <w:t>forc</w:t>
      </w:r>
      <w:r w:rsidR="004F7064">
        <w:rPr>
          <w:lang w:eastAsia="zh-CN"/>
        </w:rPr>
        <w:t>ing</w:t>
      </w:r>
      <w:r>
        <w:t xml:space="preserve">. We measured hydrodynamic parameters of water level, wave height and tidal current velocity simultaneously with the bed level measurement at some of our observation sites (Table 1). To measure the water level and wave height, we deployed pressure sensors </w:t>
      </w:r>
      <w:r w:rsidR="00AB0454">
        <w:t>0.05 m-0.10 m above the bed in the vicinity of the SED-sensors at some of the sites (see Table 1). For site</w:t>
      </w:r>
      <w:r w:rsidR="009B42BA">
        <w:t>s</w:t>
      </w:r>
      <w:r w:rsidR="00AB0454">
        <w:t xml:space="preserve"> 1, 3, </w:t>
      </w:r>
      <w:r w:rsidR="00C00825">
        <w:t xml:space="preserve">4 and 6, </w:t>
      </w:r>
      <w:r w:rsidR="009B42BA" w:rsidRPr="00C00825">
        <w:t>OSSI-010-</w:t>
      </w:r>
      <w:r w:rsidR="009B42BA" w:rsidRPr="00C00825">
        <w:lastRenderedPageBreak/>
        <w:t>003C</w:t>
      </w:r>
      <w:r w:rsidR="009B42BA">
        <w:t xml:space="preserve"> </w:t>
      </w:r>
      <w:r w:rsidR="00C00825">
        <w:t xml:space="preserve">pressure sensors </w:t>
      </w:r>
      <w:r w:rsidR="00C00825" w:rsidRPr="00C00825">
        <w:t>(Ocean Sensor Systems, Inc.)</w:t>
      </w:r>
      <w:r w:rsidR="00C00825">
        <w:t xml:space="preserve"> were used to </w:t>
      </w:r>
      <w:r w:rsidR="00C00825" w:rsidRPr="00C00825">
        <w:t>measured</w:t>
      </w:r>
      <w:r w:rsidR="00C00825">
        <w:t xml:space="preserve"> pressure</w:t>
      </w:r>
      <w:r w:rsidR="00C00825" w:rsidRPr="00C00825">
        <w:t xml:space="preserve"> at a frequency of 5 Hz over a period of 7 mins, with a 15 mins interval.</w:t>
      </w:r>
      <w:r w:rsidR="00C00825">
        <w:t xml:space="preserve"> </w:t>
      </w:r>
      <w:r w:rsidR="00C00825" w:rsidRPr="00C00825">
        <w:t>The mean water level is determined by the mean pressure in an interval. Significant wave height (Hs) and peak wave period (</w:t>
      </w:r>
      <w:proofErr w:type="spellStart"/>
      <w:r w:rsidR="00C00825" w:rsidRPr="00C00825">
        <w:t>Tp</w:t>
      </w:r>
      <w:proofErr w:type="spellEnd"/>
      <w:r w:rsidR="00C00825" w:rsidRPr="00C00825">
        <w:t>) were derived from the dynamic wave pressure signals</w:t>
      </w:r>
      <w:r w:rsidR="009B42BA">
        <w:t xml:space="preserve"> </w:t>
      </w:r>
      <w:r w:rsidR="009B42BA">
        <w:fldChar w:fldCharType="begin"/>
      </w:r>
      <w:r w:rsidR="009B42BA">
        <w:instrText xml:space="preserve"> ADDIN ZOTERO_ITEM CSL_CITATION {"citationID":"4wgeMwl8","properties":{"formattedCitation":"(Tucker and Pitt, 2001)","plainCitation":"(Tucker and Pitt, 2001)","noteIndex":0},"citationItems":[{"id":192,"uris":["http://zotero.org/users/405658/items/5FIAXDEQ"],"uri":["http://zotero.org/users/405658/items/5FIAXDEQ"],"itemData":{"id":192,"type":"book","abstract":"\"Waves in Ocean Engineering\" covers the whole field of wave studies of interest to applied oceanographers and ocean engineers.  It has considerable relevance to coastal engineering. The book is split into 12 sections, the first of which is devoted to the practical applications of wave studies and to the history of wave research.  The rest of the book covers the measurement of waves, including remote sensing; the analysis and interpretation of wave data; estimating the properties of the extreme \"Design Wave\", as well as of the generality of waves for fatigue calculations; waves in finite depth, wave generation by wind and wave forecasting models; non-linear effects, and errors and uncertainties in wave data.","edition":"1 edition","event-place":"Amsterdam ; New York","ISBN":"978-0-08-043566-4","language":"English","number-of-pages":"548","publisher":"Elsevier Science","publisher-place":"Amsterdam ; New York","source":"Amazon.com","title":"Waves in Ocean Engineering","author":[{"family":"Tucker","given":"M. J."},{"family":"Pitt","given":"E.G."}],"issued":{"date-parts":[["2001",11,13]]}}}],"schema":"https://github.com/citation-style-language/schema/raw/master/csl-citation.json"} </w:instrText>
      </w:r>
      <w:r w:rsidR="009B42BA">
        <w:fldChar w:fldCharType="separate"/>
      </w:r>
      <w:r w:rsidR="00917818">
        <w:rPr>
          <w:noProof/>
        </w:rPr>
        <w:t>(Tucker and Pitt, 2001)</w:t>
      </w:r>
      <w:r w:rsidR="009B42BA">
        <w:fldChar w:fldCharType="end"/>
      </w:r>
      <w:r w:rsidR="00C00825" w:rsidRPr="00C00825">
        <w:t>.</w:t>
      </w:r>
      <w:r w:rsidR="00C00825">
        <w:t xml:space="preserve"> For site</w:t>
      </w:r>
      <w:r w:rsidR="009B42BA">
        <w:t>s</w:t>
      </w:r>
      <w:r w:rsidR="00C00825">
        <w:t xml:space="preserve"> </w:t>
      </w:r>
      <w:r w:rsidR="009B42BA">
        <w:t xml:space="preserve">2, 5, 9, 10, PDCR 1830 pressure sensors were used. </w:t>
      </w:r>
      <w:r w:rsidR="009B42BA" w:rsidRPr="009B42BA">
        <w:t>Pressure was recorded at 4Hz for 4096 readings (~17 minutes) around high tide slack water, as determined by an on-board algorithm on the datalogger</w:t>
      </w:r>
      <w:r w:rsidR="009B42BA">
        <w:t xml:space="preserve"> </w:t>
      </w:r>
      <w:r w:rsidR="009B42BA">
        <w:fldChar w:fldCharType="begin"/>
      </w:r>
      <w:r w:rsidR="009B42BA">
        <w:instrText xml:space="preserve"> ADDIN ZOTERO_ITEM CSL_CITATION {"citationID":"tt3ijEBk","properties":{"formattedCitation":"(M\\uc0\\u246{}ller et al., 1999)","plainCitation":"(Möller et al., 1999)","noteIndex":0},"citationItems":[{"id":776,"uris":["http://zotero.org/users/405658/items/VG7M4CDZ"],"uri":["http://zotero.org/users/405658/items/VG7M4CDZ"],"itemData":{"id":776,"type":"article-journal","abstract":"This paper presents quantitative evidence for the effectiveness of a meso- to macro-tidal open coast salt marsh in attenuating incoming waves over a range of tidal and meteorological conditions. Field measurements of wind waves at three locations on a sand flat to salt marsh cross-shore transect showed that wave energy dissipation rates over the salt marsh were significantly higher (at an average of 82%) than over the sand flat (at an average of 29%). The difference in water depth between the sand flat and salt marsh sections of the transect was not sufficient to account for the difference in wave attenuation, indicating that an increase in surface friction is the primary reason for increased wave attenuation over the salt marsh. Comparison of the field results with a numerical model based on theoretical wave energy dissipation suggests that surface friction factors of the order of less than or equal to 0.4 are responsible for the high values of wave attenuation over the salt marsh. The results provide empirical support, both for maintaining salt marshes in front of existing sea defence lines and for creating new salt marsh as part of coastal set-back/shoreline realignment schemes. (C) 1999 Academic Press.","container-title":"Estuarine Coastal and Shelf Science","DOI":"10.1006/ecss.1999.0509","ISSN":"0272-7714","issue":"3","journalAbbreviation":"Estuar. Coast. Shelf Sci.","language":"English","note":"WOS:000082792400007","page":"411-426","source":"Web of Science","title":"Wave transformation over salt marshes: A field and numerical modelling study from north Norfolk, England","title-short":"Wave transformation over salt marshes","volume":"49","author":[{"family":"Möller","given":"I."},{"family":"Spencer","given":"T."},{"family":"French","given":"J. R."},{"family":"Leggett","given":"D. J."},{"family":"Dixon","given":"M."}],"issued":{"date-parts":[["1999",9]]}}}],"schema":"https://github.com/citation-style-language/schema/raw/master/csl-citation.json"} </w:instrText>
      </w:r>
      <w:r w:rsidR="009B42BA">
        <w:fldChar w:fldCharType="separate"/>
      </w:r>
      <w:r w:rsidR="00917818" w:rsidRPr="00917818">
        <w:t>(Möller et al., 1999)</w:t>
      </w:r>
      <w:r w:rsidR="009B42BA">
        <w:fldChar w:fldCharType="end"/>
      </w:r>
      <w:r w:rsidR="009B42BA" w:rsidRPr="009B42BA">
        <w:t xml:space="preserve">. This typically results in one set of wave parameters per tide. </w:t>
      </w:r>
      <w:r w:rsidR="00D046AE">
        <w:t xml:space="preserve">For site 8, both </w:t>
      </w:r>
      <w:r w:rsidR="00D046AE" w:rsidRPr="00C00825">
        <w:t>OSSI-010-003C</w:t>
      </w:r>
      <w:r w:rsidR="00D046AE">
        <w:t xml:space="preserve"> and PDCR 1830 pressure sensors were used. The measuring </w:t>
      </w:r>
      <w:r w:rsidR="00D046AE" w:rsidRPr="00C00825">
        <w:t>frequency</w:t>
      </w:r>
      <w:r w:rsidR="00D046AE" w:rsidRPr="00D046AE">
        <w:t xml:space="preserve"> was 16 Hz for the PDCR sensors and 20 Hz for the OSSI-010-003C sensors</w:t>
      </w:r>
      <w:r w:rsidR="00D046AE">
        <w:t>. More details on the sensor deployment</w:t>
      </w:r>
      <w:r w:rsidR="00A25E4A">
        <w:t>s</w:t>
      </w:r>
      <w:r w:rsidR="00D046AE">
        <w:t xml:space="preserve"> </w:t>
      </w:r>
      <w:r w:rsidR="00A86B85">
        <w:t xml:space="preserve">at site 8 </w:t>
      </w:r>
      <w:r w:rsidR="00D046AE">
        <w:t xml:space="preserve">are </w:t>
      </w:r>
      <w:r w:rsidR="00A86B85">
        <w:t xml:space="preserve">included in </w:t>
      </w:r>
      <w:r w:rsidR="00A86B85">
        <w:fldChar w:fldCharType="begin"/>
      </w:r>
      <w:r w:rsidR="001B6CCF">
        <w:instrText xml:space="preserve"> ADDIN ZOTERO_ITEM CSL_CITATION {"citationID":"Zgv5NnId","properties":{"formattedCitation":"(Belliard et al., 2019)","plainCitation":"(Belliard et al., 2019)","dontUpdate":true,"noteIndex":0},"citationItems":[{"id":3182,"uris":["http://zotero.org/users/405658/items/ZJ3ND3FL"],"uri":["http://zotero.org/users/405658/items/ZJ3ND3FL"],"itemData":{"id":3182,"type":"article-journal","abstract":"Sediment dynamics in tidal flats, ranging from daily to seasonal timescales, are particularly relevant as they control key ecological and geomorphic processes that ultimately contribute to the long-term evolution of coastal and estuarine landscapes. Yet, insights into bed level changes, including the full range of relevant timescales from infra-tidal to daily and seasonal scales, are currently limited due to a lack of efficient methods to record high-resolution (&lt; 1 day) data over the long-term (&gt; 1 year). Accordingly, this contribution intends to improve our understanding on spatio-temporal patterns of long-term (&gt; 1 year) high-resolution (daily) bed level dynamics in tidal flats in relation to the dominant hydrodynamic driving forces, namely tides and waves. Specifically, this study was conducted along two 200 m long cross-shore transects on an intertidal flat located in the macrotidal (&gt; 5 m tidal range) Scheldt estuary, Belgium. Results showed that daily bed level changes at the low tidal flat (i.e. 4.10 m below mean high tide level) were dominated by tidal currents, with a strong fortnightly (or spring-neap) signature, whereas wave activity was of secondary importance. Conversely, bed level changes in the high tidal flat (i.e. 0.65 m below mean high tide level) were almost exclusively dominated by wave activity. Additionally, seasonal deposition-erosion cycles that superimposed on the daily bed level changes were associated with the seasonality of wind wave activity and benthic biology. Analysis of wave and current-induced bed shear stresses at the respective locations confirmed this spatial variability of tidal-dominated sediment dynamics at the low tidal flat versus wave-dominance at the high tidal flat, and comparison with local critical bed shear stresses for sediment motion also revealed differences in morphological impacts of the hydrodynamics between the two transects. These distinctive responses of bed level dynamics across the tidal flat can be partly explained by the spatially varying sediment properties across the tidal flat and may be further mediated, on a seasonal time scale, by the growth of the algal mat with its effect on stabilizing the sediment bed. In view of the large spatial and temporal variability of internal and external forcing revealed in this study, comprehensive and detailed field measurements are even more necessary to understand and predict long-term bed level dynamics and related ecological implications in tidal flats.","container-title":"Marine Geology","DOI":"10.1016/j.margeo.2019.03.001","ISSN":"0025-3227","journalAbbreviation":"Mar. Geol.","language":"English","note":"WOS:000472687400010","page":"123-138","source":"Web of Science","title":"High-resolution bed level changes in relation to tidal and wave forcing on a narrow fringing macrotidal flat: Bridging intra-tidal, daily and seasonal sediment dynamics","title-short":"High-resolution bed level changes in relation to tidal and wave forcing on a narrow fringing macrotidal flat","volume":"412","author":[{"family":"Belliard","given":"Jean-Philippe"},{"family":"Silinski","given":"Alexandra"},{"family":"Meire","given":"Dieter"},{"family":"Kolokythas","given":"Gerasimos"},{"family":"Levy","given":"Yair"},{"family":"Van Braeckel","given":"Alexander"},{"family":"Bouma","given":"Tjeerd J."},{"family":"Temmerman","given":"Stijn"}],"issued":{"date-parts":[["2019",6]]}}}],"schema":"https://github.com/citation-style-language/schema/raw/master/csl-citation.json"} </w:instrText>
      </w:r>
      <w:r w:rsidR="00A86B85">
        <w:fldChar w:fldCharType="separate"/>
      </w:r>
      <w:r w:rsidR="00A86B85">
        <w:rPr>
          <w:noProof/>
        </w:rPr>
        <w:t>Belliard et al., (2019)</w:t>
      </w:r>
      <w:r w:rsidR="00A86B85">
        <w:fldChar w:fldCharType="end"/>
      </w:r>
      <w:r w:rsidR="00A86B85">
        <w:t>.</w:t>
      </w:r>
    </w:p>
    <w:p w14:paraId="24F11E0C" w14:textId="77777777" w:rsidR="00076B78" w:rsidRDefault="00076B78" w:rsidP="00076B78"/>
    <w:p w14:paraId="41EE1D19" w14:textId="3CC8C753" w:rsidR="00076B78" w:rsidRDefault="00076B78" w:rsidP="00076B78">
      <w:r>
        <w:t xml:space="preserve">At sites without pressure sensor measurements, the water level data were obtained by nearby </w:t>
      </w:r>
      <w:r w:rsidR="00960722">
        <w:t xml:space="preserve">tidal gauge </w:t>
      </w:r>
      <w:r>
        <w:t xml:space="preserve">stations </w:t>
      </w:r>
      <w:r w:rsidR="00960722">
        <w:t>operated by</w:t>
      </w:r>
      <w:r>
        <w:t xml:space="preserve"> Rijkswaterstaat (Dutch department of waterways and public works) or the British Oceanographic Data Centre (BODC). The</w:t>
      </w:r>
      <w:r w:rsidR="00960722">
        <w:t>se</w:t>
      </w:r>
      <w:r>
        <w:t xml:space="preserve"> data were obtained from </w:t>
      </w:r>
      <w:proofErr w:type="spellStart"/>
      <w:r>
        <w:t>Terneuzen</w:t>
      </w:r>
      <w:proofErr w:type="spellEnd"/>
      <w:r>
        <w:t xml:space="preserve"> (for site 2 </w:t>
      </w:r>
      <w:proofErr w:type="spellStart"/>
      <w:r>
        <w:t>Zuidgors</w:t>
      </w:r>
      <w:proofErr w:type="spellEnd"/>
      <w:r>
        <w:t xml:space="preserve"> B</w:t>
      </w:r>
      <w:r w:rsidR="00111F16">
        <w:t xml:space="preserve"> and site 5 </w:t>
      </w:r>
      <w:r w:rsidR="00111F16" w:rsidRPr="00111F16">
        <w:t>Paulina</w:t>
      </w:r>
      <w:r>
        <w:t xml:space="preserve">) and </w:t>
      </w:r>
      <w:proofErr w:type="spellStart"/>
      <w:r w:rsidR="00111F16" w:rsidRPr="00111F16">
        <w:t>Eemshaven</w:t>
      </w:r>
      <w:proofErr w:type="spellEnd"/>
      <w:r w:rsidR="00111F16" w:rsidRPr="00111F16">
        <w:t xml:space="preserve"> </w:t>
      </w:r>
      <w:r>
        <w:t xml:space="preserve">(for site 7 </w:t>
      </w:r>
      <w:proofErr w:type="spellStart"/>
      <w:r>
        <w:t>Uithuizen</w:t>
      </w:r>
      <w:proofErr w:type="spellEnd"/>
      <w:r>
        <w:t>)</w:t>
      </w:r>
      <w:r w:rsidR="004F7064">
        <w:t xml:space="preserve"> with 10 mins interval</w:t>
      </w:r>
      <w:r>
        <w:t xml:space="preserve">. For site 9 </w:t>
      </w:r>
      <w:r w:rsidR="00AD0E56">
        <w:t>(</w:t>
      </w:r>
      <w:proofErr w:type="spellStart"/>
      <w:r>
        <w:t>Tillingham</w:t>
      </w:r>
      <w:proofErr w:type="spellEnd"/>
      <w:r w:rsidR="00AD0E56">
        <w:t>)</w:t>
      </w:r>
      <w:r w:rsidR="00111F16">
        <w:t xml:space="preserve"> and site 10 (</w:t>
      </w:r>
      <w:r w:rsidR="00111F16" w:rsidRPr="00111F16">
        <w:t>Donna Nook</w:t>
      </w:r>
      <w:r w:rsidR="00111F16">
        <w:t>)</w:t>
      </w:r>
      <w:r w:rsidR="004F7064">
        <w:t>, w</w:t>
      </w:r>
      <w:r>
        <w:t xml:space="preserve">ater level data were obtained at </w:t>
      </w:r>
      <w:r w:rsidR="00111F16">
        <w:t>stations</w:t>
      </w:r>
      <w:r>
        <w:t xml:space="preserve"> Sheerness</w:t>
      </w:r>
      <w:r w:rsidR="00111F16">
        <w:t xml:space="preserve"> and </w:t>
      </w:r>
      <w:r w:rsidR="00111F16" w:rsidRPr="00111F16">
        <w:t>Immingham</w:t>
      </w:r>
      <w:r>
        <w:t xml:space="preserve"> with 15 mins interval. Tidal current velocity was measured by Acoustic Doppler current profilers (ADCPs, Nortek </w:t>
      </w:r>
      <w:proofErr w:type="spellStart"/>
      <w:r>
        <w:t>Aquadopp</w:t>
      </w:r>
      <w:proofErr w:type="spellEnd"/>
      <w:r>
        <w:t xml:space="preserve">) with a </w:t>
      </w:r>
      <w:proofErr w:type="gramStart"/>
      <w:r>
        <w:t>5 or 10 mins</w:t>
      </w:r>
      <w:proofErr w:type="gramEnd"/>
      <w:r>
        <w:t xml:space="preserve"> interval at site</w:t>
      </w:r>
      <w:r w:rsidR="00EF63C9">
        <w:t>s</w:t>
      </w:r>
      <w:r>
        <w:t xml:space="preserve"> 1, 3 and 8. Additionally, near-bed 3D current velocities were measured at site 8 using two acoustic Doppler velocimeters (ADV, Nortek vectors). All the obtained hydrodynamic data are included in the current dataset.</w:t>
      </w:r>
      <w:r w:rsidR="00111F16">
        <w:t xml:space="preserve"> </w:t>
      </w:r>
    </w:p>
    <w:p w14:paraId="37B225C8" w14:textId="43D649AE" w:rsidR="00076B78" w:rsidRDefault="00076B78" w:rsidP="00076B78">
      <w:pPr>
        <w:pStyle w:val="Heading3"/>
      </w:pPr>
      <w:r>
        <w:t xml:space="preserve">3.3 </w:t>
      </w:r>
      <w:r w:rsidRPr="00076B78">
        <w:t>Sediment grain size and Chlorophyll-a monitoring</w:t>
      </w:r>
    </w:p>
    <w:p w14:paraId="3416C21F" w14:textId="7AACED91" w:rsidR="008F10B6" w:rsidRDefault="008F10B6" w:rsidP="00076B78">
      <w:r w:rsidRPr="008F10B6">
        <w:t xml:space="preserve">To determine the median bed sediment grain size (D50), surface sediment samples (upper 2-3 cm) were collected at most of the sites (see </w:t>
      </w:r>
      <w:r w:rsidRPr="00F8500D">
        <w:t xml:space="preserve">Table 1). D50 of these samples was </w:t>
      </w:r>
      <w:r w:rsidR="00EF63C9" w:rsidRPr="00F8500D">
        <w:t>measured</w:t>
      </w:r>
      <w:r w:rsidRPr="00F8500D">
        <w:t xml:space="preserve"> </w:t>
      </w:r>
      <w:r w:rsidR="00F92DD6" w:rsidRPr="00F8500D">
        <w:t>by Malvern laser particle sizer</w:t>
      </w:r>
      <w:r w:rsidR="00F8500D" w:rsidRPr="00F8500D">
        <w:t xml:space="preserve">. </w:t>
      </w:r>
      <w:r w:rsidRPr="00F8500D">
        <w:t>Chlorophyll</w:t>
      </w:r>
      <w:r w:rsidRPr="008F10B6">
        <w:t>-a level in the sediment is an indicator for diatom biomass. Diatoms act as bio-stabilizer on tidal flat</w:t>
      </w:r>
      <w:r w:rsidR="00442DE9">
        <w:t>s</w:t>
      </w:r>
      <w:r w:rsidRPr="008F10B6">
        <w:t xml:space="preserve"> by producing Extracellular Polymeric Substances (EPS)</w:t>
      </w:r>
      <w:r w:rsidR="00442DE9">
        <w:t>, and as such can affect sediment bed-level dynamics</w:t>
      </w:r>
      <w:r w:rsidRPr="008F10B6">
        <w:t xml:space="preserve"> (Underwood &amp; Paterson 1993; Austen et al., 1999; Andersen et al., 2005). At sites 2, 5, 9 and 10, chlorophyll-a samples were collected from the upper 1 cm of the sediment using a small cut-off syringe. </w:t>
      </w:r>
      <w:r w:rsidR="00AD0E56">
        <w:t>The p</w:t>
      </w:r>
      <w:r w:rsidRPr="008F10B6">
        <w:t xml:space="preserve">rocessing procedures </w:t>
      </w:r>
      <w:r w:rsidR="00AD0E56">
        <w:t>that were used to</w:t>
      </w:r>
      <w:r w:rsidR="00AD0E56" w:rsidRPr="008F10B6">
        <w:t xml:space="preserve"> </w:t>
      </w:r>
      <w:r w:rsidRPr="008F10B6">
        <w:t>determin</w:t>
      </w:r>
      <w:r w:rsidR="00AD0E56">
        <w:t>e</w:t>
      </w:r>
      <w:r w:rsidRPr="008F10B6">
        <w:t xml:space="preserve"> chlorophyll-a </w:t>
      </w:r>
      <w:r w:rsidR="00AD0E56">
        <w:t>are</w:t>
      </w:r>
      <w:r w:rsidRPr="008F10B6">
        <w:t xml:space="preserve"> described in Willemsen et al. (2018).</w:t>
      </w:r>
      <w:r w:rsidR="001070A7">
        <w:t xml:space="preserve"> Additionally, at site 8, organic matter content was determined for the upper 2 cm of surface sediment samples by Loss on Ignition ‒ LOI.</w:t>
      </w:r>
    </w:p>
    <w:p w14:paraId="01E02095" w14:textId="0443FD9E" w:rsidR="00076B78" w:rsidRDefault="008F10B6" w:rsidP="00076B78">
      <w:pPr>
        <w:pStyle w:val="Heading3"/>
      </w:pPr>
      <w:r>
        <w:t>4</w:t>
      </w:r>
      <w:r w:rsidR="00076B78">
        <w:t xml:space="preserve"> </w:t>
      </w:r>
      <w:r w:rsidRPr="008F10B6">
        <w:t>Data description</w:t>
      </w:r>
    </w:p>
    <w:p w14:paraId="0821F412" w14:textId="57C36573" w:rsidR="008F10B6" w:rsidRPr="008F10B6" w:rsidRDefault="008F10B6" w:rsidP="008F10B6">
      <w:pPr>
        <w:pStyle w:val="Heading3"/>
      </w:pPr>
      <w:r w:rsidRPr="008F10B6">
        <w:t>4.1 Daily bed level changes with storm events</w:t>
      </w:r>
    </w:p>
    <w:p w14:paraId="5CB497FF" w14:textId="5506BF59" w:rsidR="008F10B6" w:rsidRDefault="008F10B6" w:rsidP="008F10B6">
      <w:r>
        <w:t xml:space="preserve">At our study sites, </w:t>
      </w:r>
      <w:r w:rsidR="00195DC6">
        <w:t>daily</w:t>
      </w:r>
      <w:r>
        <w:t xml:space="preserve"> bed level </w:t>
      </w:r>
      <w:r w:rsidR="00195DC6">
        <w:t>observation</w:t>
      </w:r>
      <w:r w:rsidR="008411DC">
        <w:t>s</w:t>
      </w:r>
      <w:r>
        <w:rPr>
          <w:rFonts w:hint="eastAsia"/>
          <w:lang w:eastAsia="zh-CN"/>
        </w:rPr>
        <w:t xml:space="preserve"> </w:t>
      </w:r>
      <w:r w:rsidR="00AD0E56">
        <w:t>were</w:t>
      </w:r>
      <w:r>
        <w:t xml:space="preserve"> conducted for </w:t>
      </w:r>
      <w:r w:rsidR="004F7E17">
        <w:t>9</w:t>
      </w:r>
      <w:r>
        <w:t>-20 months</w:t>
      </w:r>
      <w:r w:rsidR="00195DC6">
        <w:t>, which includes conditions with various hydrodynamic forcing</w:t>
      </w:r>
      <w:r>
        <w:t>. As an example, we show the daily bed</w:t>
      </w:r>
      <w:r w:rsidR="00DC65C7">
        <w:t xml:space="preserve"> </w:t>
      </w:r>
      <w:r>
        <w:t>level change and the accompany</w:t>
      </w:r>
      <w:r w:rsidR="008B564E">
        <w:t>ing</w:t>
      </w:r>
      <w:r>
        <w:t xml:space="preserve"> wave height data at site 4 (Zimmerman) and site 6 (</w:t>
      </w:r>
      <w:proofErr w:type="spellStart"/>
      <w:r>
        <w:t>Hellegat</w:t>
      </w:r>
      <w:proofErr w:type="spellEnd"/>
      <w:r>
        <w:t xml:space="preserve">) from Feb-2015 to May-2016 (Figure 3). Waves </w:t>
      </w:r>
      <w:r w:rsidR="00DC65C7">
        <w:t xml:space="preserve">in front (5 m) of the marsh cliffs </w:t>
      </w:r>
      <w:r>
        <w:t xml:space="preserve">at the site </w:t>
      </w:r>
      <w:r>
        <w:lastRenderedPageBreak/>
        <w:t>4 (Zimmerman) were generally smaller than at site 6 (</w:t>
      </w:r>
      <w:proofErr w:type="spellStart"/>
      <w:r>
        <w:t>Hellegat</w:t>
      </w:r>
      <w:proofErr w:type="spellEnd"/>
      <w:r>
        <w:t xml:space="preserve">) (Figure </w:t>
      </w:r>
      <w:r w:rsidR="002F1EC5">
        <w:t>3b</w:t>
      </w:r>
      <w:r>
        <w:t xml:space="preserve"> vs. 3</w:t>
      </w:r>
      <w:r w:rsidR="002F1EC5">
        <w:t>d</w:t>
      </w:r>
      <w:r>
        <w:t xml:space="preserve">). Additionally, at both sites, there </w:t>
      </w:r>
      <w:r w:rsidR="00AD0E56">
        <w:t xml:space="preserve">was </w:t>
      </w:r>
      <w:r>
        <w:t xml:space="preserve">a strong </w:t>
      </w:r>
      <w:r w:rsidR="00DC65C7">
        <w:t xml:space="preserve">reduction in </w:t>
      </w:r>
      <w:r>
        <w:t xml:space="preserve">wave height from the bare tidal flats into the marshes (Figure. </w:t>
      </w:r>
      <w:r w:rsidR="00DC65C7">
        <w:t xml:space="preserve">3a vs. </w:t>
      </w:r>
      <w:r>
        <w:t xml:space="preserve">3b and </w:t>
      </w:r>
      <w:r w:rsidR="00DC65C7">
        <w:t xml:space="preserve">3c vs. </w:t>
      </w:r>
      <w:r>
        <w:t xml:space="preserve">3d). </w:t>
      </w:r>
      <w:r w:rsidR="00AD0E56">
        <w:t>We</w:t>
      </w:r>
      <w:r>
        <w:t xml:space="preserve"> observed that the bed level fluctuation </w:t>
      </w:r>
      <w:r w:rsidR="00AD0E56">
        <w:t xml:space="preserve">was </w:t>
      </w:r>
      <w:r>
        <w:t xml:space="preserve">more apparent on the bare tidal flats than in the marshes. Over the whole observation period, the bed level fluctuation on the bare tidal flat </w:t>
      </w:r>
      <w:r w:rsidR="00AD0E56">
        <w:t xml:space="preserve">was </w:t>
      </w:r>
      <w:r>
        <w:t>in the order of 5 cm</w:t>
      </w:r>
      <w:r w:rsidR="00DC65C7">
        <w:t xml:space="preserve"> at both sites</w:t>
      </w:r>
      <w:r>
        <w:t>, whereas bed level in the marshes stay</w:t>
      </w:r>
      <w:r w:rsidR="00AD0E56">
        <w:t>ed</w:t>
      </w:r>
      <w:r>
        <w:t xml:space="preserve"> stable (site 6 station 1) or experience</w:t>
      </w:r>
      <w:r w:rsidR="00AD0E56">
        <w:t>d</w:t>
      </w:r>
      <w:r>
        <w:t xml:space="preserve"> mild accretion (site 4 station 1). </w:t>
      </w:r>
    </w:p>
    <w:p w14:paraId="17380900" w14:textId="77777777" w:rsidR="008F10B6" w:rsidRDefault="008F10B6" w:rsidP="008F10B6"/>
    <w:p w14:paraId="58E9C13F" w14:textId="4B05DF62" w:rsidR="008F10B6" w:rsidRDefault="008F10B6" w:rsidP="008F10B6">
      <w:r>
        <w:t xml:space="preserve">Notably, a number of storm events with high incident waves </w:t>
      </w:r>
      <w:r w:rsidR="00AD0E56">
        <w:t>were</w:t>
      </w:r>
      <w:r>
        <w:t xml:space="preserve"> captured during our measurements. During the two storm events in Nov 2015, Hs </w:t>
      </w:r>
      <w:r w:rsidR="008411DC">
        <w:t xml:space="preserve">(significant wave height) </w:t>
      </w:r>
      <w:r>
        <w:t>exceed</w:t>
      </w:r>
      <w:r w:rsidR="00AD0E56">
        <w:t>ed</w:t>
      </w:r>
      <w:r>
        <w:t xml:space="preserve"> 0.6 m </w:t>
      </w:r>
      <w:r w:rsidR="00AD0E56">
        <w:t xml:space="preserve">on </w:t>
      </w:r>
      <w:r w:rsidR="00F60FB6">
        <w:t>the bare flat stations at</w:t>
      </w:r>
      <w:r>
        <w:t xml:space="preserve"> both site</w:t>
      </w:r>
      <w:r w:rsidR="009B7454">
        <w:t>s</w:t>
      </w:r>
      <w:r>
        <w:t xml:space="preserve"> (Figure 3e and 3f), whereas the mean Hs </w:t>
      </w:r>
      <w:r w:rsidR="009B7454">
        <w:t xml:space="preserve">over the whole observation period </w:t>
      </w:r>
      <w:r w:rsidR="00AD0E56">
        <w:t xml:space="preserve">was </w:t>
      </w:r>
      <w:r>
        <w:t>0.1 cm and 0.08 cm</w:t>
      </w:r>
      <w:r w:rsidR="009B7454">
        <w:t xml:space="preserve"> at the</w:t>
      </w:r>
      <w:r w:rsidR="00F60FB6">
        <w:t>se</w:t>
      </w:r>
      <w:r w:rsidR="009B7454">
        <w:t xml:space="preserve"> two stations</w:t>
      </w:r>
      <w:r>
        <w:t>, respectively. During the two storm events, sudden erosion of 2-3 cm occurred on the</w:t>
      </w:r>
      <w:r w:rsidR="00F60FB6">
        <w:t xml:space="preserve"> two</w:t>
      </w:r>
      <w:r>
        <w:t xml:space="preserve"> bare flat stations. However, bed level changes at the </w:t>
      </w:r>
      <w:r w:rsidR="00F60FB6">
        <w:t xml:space="preserve">two </w:t>
      </w:r>
      <w:r>
        <w:t>marsh stations rem</w:t>
      </w:r>
      <w:r w:rsidR="00446B0F">
        <w:t>a</w:t>
      </w:r>
      <w:r>
        <w:t>ine</w:t>
      </w:r>
      <w:r w:rsidR="00AD0E56">
        <w:t>d</w:t>
      </w:r>
      <w:r>
        <w:t xml:space="preserve"> small (0.5-1.0 cm). </w:t>
      </w:r>
      <w:r w:rsidR="00446B0F">
        <w:t xml:space="preserve">Across the </w:t>
      </w:r>
      <w:r>
        <w:t xml:space="preserve">10 </w:t>
      </w:r>
      <w:r w:rsidR="00446B0F">
        <w:t xml:space="preserve">study </w:t>
      </w:r>
      <w:r>
        <w:t>sites, the most severe short-term erosion was observed at site 1 (</w:t>
      </w:r>
      <w:proofErr w:type="spellStart"/>
      <w:r>
        <w:t>Zuidgors</w:t>
      </w:r>
      <w:proofErr w:type="spellEnd"/>
      <w:r>
        <w:t xml:space="preserve"> A) on 27 and 28 Oct</w:t>
      </w:r>
      <w:r w:rsidR="008411DC">
        <w:t>ober</w:t>
      </w:r>
      <w:r>
        <w:t xml:space="preserve"> 2013 during </w:t>
      </w:r>
      <w:r w:rsidR="00F60FB6">
        <w:t xml:space="preserve">the </w:t>
      </w:r>
      <w:r>
        <w:t xml:space="preserve">St. Jude storm (Hu et al., 2015). </w:t>
      </w:r>
      <w:r w:rsidR="00F60FB6">
        <w:t>In</w:t>
      </w:r>
      <w:r>
        <w:t xml:space="preserve"> </w:t>
      </w:r>
      <w:r w:rsidR="00F60FB6">
        <w:t>that</w:t>
      </w:r>
      <w:r>
        <w:t xml:space="preserve"> event, </w:t>
      </w:r>
      <w:r w:rsidR="00F60FB6" w:rsidRPr="00F60FB6">
        <w:t>severe</w:t>
      </w:r>
      <w:r w:rsidR="00F60FB6">
        <w:t xml:space="preserve"> </w:t>
      </w:r>
      <w:r>
        <w:t xml:space="preserve">bed level </w:t>
      </w:r>
      <w:r w:rsidR="00F60FB6">
        <w:rPr>
          <w:rFonts w:hint="eastAsia"/>
          <w:lang w:eastAsia="zh-CN"/>
        </w:rPr>
        <w:t>ero</w:t>
      </w:r>
      <w:r w:rsidR="00F60FB6">
        <w:rPr>
          <w:lang w:eastAsia="zh-CN"/>
        </w:rPr>
        <w:t xml:space="preserve">sion </w:t>
      </w:r>
      <w:r>
        <w:t xml:space="preserve">of 10.5 cm depth </w:t>
      </w:r>
      <w:r w:rsidR="00F60FB6">
        <w:t xml:space="preserve">was captured by our SED-sensor </w:t>
      </w:r>
      <w:r>
        <w:t xml:space="preserve">on </w:t>
      </w:r>
      <w:r w:rsidR="00F60FB6">
        <w:t>one of the</w:t>
      </w:r>
      <w:r>
        <w:t xml:space="preserve"> bare flat</w:t>
      </w:r>
      <w:r w:rsidR="00F60FB6">
        <w:t xml:space="preserve"> stations at site 1</w:t>
      </w:r>
      <w:r>
        <w:t xml:space="preserve"> (data not shown).</w:t>
      </w:r>
    </w:p>
    <w:p w14:paraId="08416B9B" w14:textId="00C7F929" w:rsidR="00076B78" w:rsidRDefault="008F10B6" w:rsidP="00076B78">
      <w:pPr>
        <w:pStyle w:val="Heading3"/>
      </w:pPr>
      <w:r w:rsidRPr="008F10B6">
        <w:t>4.2 Seasonal bed level changes and bio-physical changes</w:t>
      </w:r>
    </w:p>
    <w:p w14:paraId="1785627D" w14:textId="277F9549" w:rsidR="008F10B6" w:rsidRDefault="008F10B6" w:rsidP="008F10B6">
      <w:r>
        <w:t>Our observation</w:t>
      </w:r>
      <w:r w:rsidR="008411DC">
        <w:t>s</w:t>
      </w:r>
      <w:r>
        <w:t xml:space="preserve"> at most sites </w:t>
      </w:r>
      <w:r w:rsidR="008411DC">
        <w:t xml:space="preserve">were </w:t>
      </w:r>
      <w:r>
        <w:t xml:space="preserve">longer than 12 months. Thus, seasonal bed level changes </w:t>
      </w:r>
      <w:r w:rsidR="00651318">
        <w:rPr>
          <w:rFonts w:hint="eastAsia"/>
          <w:lang w:eastAsia="zh-CN"/>
        </w:rPr>
        <w:t>were</w:t>
      </w:r>
      <w:r w:rsidR="00651318">
        <w:rPr>
          <w:lang w:eastAsia="zh-CN"/>
        </w:rPr>
        <w:t xml:space="preserve"> </w:t>
      </w:r>
      <w:r>
        <w:t xml:space="preserve">captured in our dataset. Examples of seasonal bed level changes </w:t>
      </w:r>
      <w:r w:rsidR="00651318">
        <w:t>at</w:t>
      </w:r>
      <w:r>
        <w:t xml:space="preserve"> site 2 (</w:t>
      </w:r>
      <w:proofErr w:type="spellStart"/>
      <w:r>
        <w:t>Zuidgors</w:t>
      </w:r>
      <w:proofErr w:type="spellEnd"/>
      <w:r>
        <w:t xml:space="preserve"> B), site 4 (Zimmerman) and site 6 (</w:t>
      </w:r>
      <w:proofErr w:type="spellStart"/>
      <w:r>
        <w:t>Hellegat</w:t>
      </w:r>
      <w:proofErr w:type="spellEnd"/>
      <w:r>
        <w:t xml:space="preserve">) show complex spatiotemporal variations (Figure 4). Our data show that all the stations at </w:t>
      </w:r>
      <w:r w:rsidR="00093FBE">
        <w:t>these</w:t>
      </w:r>
      <w:r>
        <w:t xml:space="preserve"> three sites </w:t>
      </w:r>
      <w:r w:rsidR="00093FBE">
        <w:t>have</w:t>
      </w:r>
      <w:r>
        <w:t xml:space="preserve"> alternating erosion and accretion seasons. </w:t>
      </w:r>
      <w:r w:rsidR="00683E0E">
        <w:t xml:space="preserve">There is no consistent seasonal erosion-accretion pattern for all the stations. </w:t>
      </w:r>
      <w:r>
        <w:t xml:space="preserve">Winter is a typical season </w:t>
      </w:r>
      <w:r w:rsidR="00683E0E">
        <w:rPr>
          <w:rFonts w:hint="eastAsia"/>
          <w:lang w:eastAsia="zh-CN"/>
        </w:rPr>
        <w:t>of</w:t>
      </w:r>
      <w:r w:rsidR="00683E0E">
        <w:rPr>
          <w:lang w:eastAsia="zh-CN"/>
        </w:rPr>
        <w:t xml:space="preserve"> </w:t>
      </w:r>
      <w:r>
        <w:t>bed erosion for stations on the bare flat, but not for the stations in marshes.</w:t>
      </w:r>
      <w:r w:rsidR="004C3D81">
        <w:t xml:space="preserve"> </w:t>
      </w:r>
    </w:p>
    <w:p w14:paraId="7320207D" w14:textId="77777777" w:rsidR="008F10B6" w:rsidRDefault="008F10B6" w:rsidP="008F10B6"/>
    <w:p w14:paraId="55723429" w14:textId="5F010735" w:rsidR="008F10B6" w:rsidRDefault="008F10B6" w:rsidP="008F10B6">
      <w:r>
        <w:t>Spatially, bed level variations were generally small</w:t>
      </w:r>
      <w:r w:rsidR="002044B1">
        <w:t>er</w:t>
      </w:r>
      <w:r>
        <w:t xml:space="preserve"> at the landward stations in the </w:t>
      </w:r>
      <w:proofErr w:type="gramStart"/>
      <w:r>
        <w:t>marsh</w:t>
      </w:r>
      <w:r w:rsidR="002044B1">
        <w:t>es</w:t>
      </w:r>
      <w:r>
        <w:t>, and</w:t>
      </w:r>
      <w:proofErr w:type="gramEnd"/>
      <w:r>
        <w:t xml:space="preserve"> increase</w:t>
      </w:r>
      <w:r w:rsidR="00AD0E56">
        <w:t>d</w:t>
      </w:r>
      <w:r>
        <w:t xml:space="preserve"> towards the seaward stations at all three </w:t>
      </w:r>
      <w:r w:rsidR="00CE3A55">
        <w:t>sites</w:t>
      </w:r>
      <w:r>
        <w:t xml:space="preserve">. </w:t>
      </w:r>
      <w:r w:rsidR="00AD0E56">
        <w:t>We</w:t>
      </w:r>
      <w:r>
        <w:t xml:space="preserve"> further observed that the most seaward station </w:t>
      </w:r>
      <w:r w:rsidR="00683E0E">
        <w:t>at</w:t>
      </w:r>
      <w:r>
        <w:t xml:space="preserve"> the site 4 (Zimmerman) </w:t>
      </w:r>
      <w:r w:rsidR="00AD0E56">
        <w:t>experienced</w:t>
      </w:r>
      <w:r>
        <w:t xml:space="preserve"> net erosion over an annual timescale, whereas stations at the other two sites were in equilibrium, i.e. the </w:t>
      </w:r>
      <w:r w:rsidR="00683E0E">
        <w:t>degree</w:t>
      </w:r>
      <w:r>
        <w:t xml:space="preserve"> of erosion </w:t>
      </w:r>
      <w:r w:rsidR="00AD0E56">
        <w:t>wa</w:t>
      </w:r>
      <w:r>
        <w:t xml:space="preserve">s </w:t>
      </w:r>
      <w:r w:rsidR="00683E0E">
        <w:t>comparable</w:t>
      </w:r>
      <w:r>
        <w:t xml:space="preserve"> to accretion. Profile </w:t>
      </w:r>
      <w:r w:rsidR="00683E0E">
        <w:t>elevation</w:t>
      </w:r>
      <w:r>
        <w:t xml:space="preserve"> data show that </w:t>
      </w:r>
      <w:r w:rsidR="00683E0E">
        <w:t>marsh</w:t>
      </w:r>
      <w:r>
        <w:t xml:space="preserve"> cliffs were distinct at site 2 (</w:t>
      </w:r>
      <w:proofErr w:type="spellStart"/>
      <w:r>
        <w:t>Zuidgors</w:t>
      </w:r>
      <w:proofErr w:type="spellEnd"/>
      <w:r>
        <w:t xml:space="preserve"> B) and site 6 (</w:t>
      </w:r>
      <w:proofErr w:type="spellStart"/>
      <w:r>
        <w:t>Hellegat</w:t>
      </w:r>
      <w:proofErr w:type="spellEnd"/>
      <w:r>
        <w:t xml:space="preserve">), with the cliff height being 0.88 m and 0.35 m, respectively, whereas </w:t>
      </w:r>
      <w:r w:rsidR="00AD0E56">
        <w:t xml:space="preserve">a </w:t>
      </w:r>
      <w:r>
        <w:t>cliff was absent at site 4 (Zimmerman) (Figure 4). Notably,</w:t>
      </w:r>
      <w:r w:rsidR="005D08E3">
        <w:t xml:space="preserve"> t</w:t>
      </w:r>
      <w:r>
        <w:t xml:space="preserve">he magnitude of bed level changes reduced from bare flat stations to the stations on the marsh plateaus at sites </w:t>
      </w:r>
      <w:r w:rsidR="005D08E3">
        <w:t>with marsh cliffs (sites 2 and 6)</w:t>
      </w:r>
      <w:r>
        <w:t xml:space="preserve">, whereas there </w:t>
      </w:r>
      <w:r w:rsidR="00AD0E56">
        <w:t>wa</w:t>
      </w:r>
      <w:r>
        <w:t>s no clear difference between the bare flat station and the neighbour</w:t>
      </w:r>
      <w:r w:rsidR="008411DC">
        <w:t>ing</w:t>
      </w:r>
      <w:r>
        <w:t xml:space="preserve"> marsh station at the site</w:t>
      </w:r>
      <w:r w:rsidR="005D08E3">
        <w:t xml:space="preserve"> </w:t>
      </w:r>
      <w:r w:rsidR="008411DC">
        <w:t>without</w:t>
      </w:r>
      <w:r w:rsidR="005D08E3">
        <w:t xml:space="preserve"> cliff</w:t>
      </w:r>
      <w:r>
        <w:t xml:space="preserve"> </w:t>
      </w:r>
      <w:r w:rsidR="005D08E3">
        <w:t xml:space="preserve">(site </w:t>
      </w:r>
      <w:r>
        <w:t>4</w:t>
      </w:r>
      <w:r w:rsidR="005D08E3">
        <w:t>)</w:t>
      </w:r>
      <w:r>
        <w:t>.</w:t>
      </w:r>
    </w:p>
    <w:p w14:paraId="12D4C54D" w14:textId="18F37CF0" w:rsidR="00076B78" w:rsidRDefault="008F10B6" w:rsidP="00076B78">
      <w:pPr>
        <w:pStyle w:val="Heading3"/>
      </w:pPr>
      <w:r w:rsidRPr="008F10B6">
        <w:t>4.3 Surface sediment characteristics</w:t>
      </w:r>
    </w:p>
    <w:p w14:paraId="64784CDC" w14:textId="3B111EE0" w:rsidR="003E62DC" w:rsidRPr="00A36EE6" w:rsidRDefault="003E62DC" w:rsidP="003E62DC">
      <w:pPr>
        <w:rPr>
          <w:lang w:val="en-US" w:eastAsia="zh-CN"/>
        </w:rPr>
      </w:pPr>
      <w:r>
        <w:t>At 6 sites with surface sediment grain size measurement</w:t>
      </w:r>
      <w:r w:rsidR="00AD0E56">
        <w:t>s</w:t>
      </w:r>
      <w:r>
        <w:t xml:space="preserve">, two sites (sites 4 and 6) in the </w:t>
      </w:r>
      <w:proofErr w:type="spellStart"/>
      <w:r>
        <w:t>Westerschelde</w:t>
      </w:r>
      <w:proofErr w:type="spellEnd"/>
      <w:r>
        <w:t xml:space="preserve"> ha</w:t>
      </w:r>
      <w:r w:rsidR="00AD0E56">
        <w:t>d</w:t>
      </w:r>
      <w:r>
        <w:t xml:space="preserve"> the largest median sediment grain size (Figure 5). At these two sites, D50 of the surface sediment </w:t>
      </w:r>
      <w:r w:rsidR="00AD0E56">
        <w:t>wa</w:t>
      </w:r>
      <w:r>
        <w:t xml:space="preserve">s in the range of 66.7-131.8 </w:t>
      </w:r>
      <w:proofErr w:type="spellStart"/>
      <w:r>
        <w:t>μm</w:t>
      </w:r>
      <w:proofErr w:type="spellEnd"/>
      <w:r>
        <w:t xml:space="preserve">, which </w:t>
      </w:r>
      <w:r w:rsidR="00AD0E56">
        <w:t>wa</w:t>
      </w:r>
      <w:r>
        <w:t xml:space="preserve">s </w:t>
      </w:r>
      <w:r w:rsidR="00A36EE6">
        <w:rPr>
          <w:rFonts w:hint="eastAsia"/>
          <w:lang w:eastAsia="zh-CN"/>
        </w:rPr>
        <w:t>si</w:t>
      </w:r>
      <w:r w:rsidR="00CF7992">
        <w:rPr>
          <w:lang w:eastAsia="zh-CN"/>
        </w:rPr>
        <w:t>gnificantly</w:t>
      </w:r>
      <w:r w:rsidR="00A36EE6">
        <w:rPr>
          <w:lang w:eastAsia="zh-CN"/>
        </w:rPr>
        <w:t xml:space="preserve"> </w:t>
      </w:r>
      <w:r w:rsidR="00CF7992" w:rsidRPr="00CF7992">
        <w:rPr>
          <w:lang w:eastAsia="zh-CN"/>
        </w:rPr>
        <w:t>coarse</w:t>
      </w:r>
      <w:r w:rsidR="00CF7992">
        <w:rPr>
          <w:rFonts w:hint="eastAsia"/>
          <w:lang w:eastAsia="zh-CN"/>
        </w:rPr>
        <w:t>r</w:t>
      </w:r>
      <w:r>
        <w:t xml:space="preserve"> than the rest of the </w:t>
      </w:r>
      <w:r w:rsidR="00927FA8">
        <w:t xml:space="preserve">shown </w:t>
      </w:r>
      <w:r>
        <w:t>sites (</w:t>
      </w:r>
      <w:r w:rsidR="0082690B" w:rsidRPr="00E854EF">
        <w:rPr>
          <w:i/>
        </w:rPr>
        <w:t>p</w:t>
      </w:r>
      <w:r w:rsidR="0082690B">
        <w:t>=0</w:t>
      </w:r>
      <w:r w:rsidR="00D36848">
        <w:t xml:space="preserve"> </w:t>
      </w:r>
      <w:r w:rsidR="00E854EF">
        <w:t>&lt;</w:t>
      </w:r>
      <w:r w:rsidR="00D36848">
        <w:t xml:space="preserve"> </w:t>
      </w:r>
      <w:r w:rsidR="00E854EF">
        <w:t>0.05</w:t>
      </w:r>
      <w:r>
        <w:t xml:space="preserve">). Within each site, there </w:t>
      </w:r>
      <w:r w:rsidR="00AD0E56">
        <w:t>wa</w:t>
      </w:r>
      <w:r>
        <w:t xml:space="preserve">s no apparent difference in D50 </w:t>
      </w:r>
      <w:r>
        <w:lastRenderedPageBreak/>
        <w:t xml:space="preserve">between the marsh and bare flat stations </w:t>
      </w:r>
      <w:r w:rsidR="00927FA8">
        <w:t>around</w:t>
      </w:r>
      <w:r>
        <w:t xml:space="preserve"> the marsh edge (50 m</w:t>
      </w:r>
      <w:r w:rsidR="00100BF7">
        <w:t xml:space="preserve"> seaward and landward</w:t>
      </w:r>
      <w:r>
        <w:t xml:space="preserve"> to the marsh edge). However, there </w:t>
      </w:r>
      <w:r w:rsidR="00AD0E56">
        <w:t>wa</w:t>
      </w:r>
      <w:r>
        <w:t xml:space="preserve">s a gentle trend </w:t>
      </w:r>
      <w:r w:rsidR="00887AC2">
        <w:t>of coarsening</w:t>
      </w:r>
      <w:r>
        <w:t xml:space="preserve"> </w:t>
      </w:r>
      <w:r w:rsidR="00605CD1">
        <w:t>from the landward to the</w:t>
      </w:r>
      <w:r>
        <w:t xml:space="preserve"> seaward stations </w:t>
      </w:r>
      <w:r w:rsidR="00605CD1">
        <w:t>on bare flats</w:t>
      </w:r>
      <w:r>
        <w:t xml:space="preserve">. </w:t>
      </w:r>
    </w:p>
    <w:p w14:paraId="762975DA" w14:textId="77777777" w:rsidR="003E62DC" w:rsidRPr="0082690B" w:rsidRDefault="003E62DC" w:rsidP="003E62DC">
      <w:pPr>
        <w:rPr>
          <w:lang w:val="en-US"/>
        </w:rPr>
      </w:pPr>
    </w:p>
    <w:p w14:paraId="2F00585D" w14:textId="3B09B779" w:rsidR="003E62DC" w:rsidRDefault="003E62DC" w:rsidP="003E62DC">
      <w:r>
        <w:t xml:space="preserve">Chlorophyll-a levels in surface sediment, a proxy for the diatom biomass and </w:t>
      </w:r>
      <w:r w:rsidR="00343C64">
        <w:t>the</w:t>
      </w:r>
      <w:r w:rsidR="00F65974">
        <w:t>ir</w:t>
      </w:r>
      <w:r>
        <w:t xml:space="preserve"> bio-stabilization effect, </w:t>
      </w:r>
      <w:r w:rsidR="00F65974">
        <w:t>were</w:t>
      </w:r>
      <w:r>
        <w:t xml:space="preserve"> also obtained at some of our observation sites (Table 1). The Chlorophyll-a levels at the site 2 (</w:t>
      </w:r>
      <w:proofErr w:type="spellStart"/>
      <w:r>
        <w:t>Zuidgors</w:t>
      </w:r>
      <w:proofErr w:type="spellEnd"/>
      <w:r>
        <w:t xml:space="preserve"> B) show</w:t>
      </w:r>
      <w:r w:rsidR="00AD0E56">
        <w:t>ed</w:t>
      </w:r>
      <w:r>
        <w:t xml:space="preserve"> </w:t>
      </w:r>
      <w:r w:rsidR="00343C64">
        <w:t xml:space="preserve">great </w:t>
      </w:r>
      <w:r w:rsidR="00AD0E56">
        <w:t xml:space="preserve">temporal </w:t>
      </w:r>
      <w:r w:rsidR="00343C64">
        <w:t>variability (</w:t>
      </w:r>
      <w:r>
        <w:t>Figure 6</w:t>
      </w:r>
      <w:r w:rsidR="00343C64">
        <w:t>)</w:t>
      </w:r>
      <w:r>
        <w:t xml:space="preserve">. </w:t>
      </w:r>
      <w:r w:rsidR="00343C64">
        <w:t xml:space="preserve">For all the stations, the Chlorophyll-a levels </w:t>
      </w:r>
      <w:r w:rsidR="00AD0E56">
        <w:t>we</w:t>
      </w:r>
      <w:r w:rsidR="00343C64">
        <w:t xml:space="preserve">re generally low in </w:t>
      </w:r>
      <w:r w:rsidR="000013A2">
        <w:t>w</w:t>
      </w:r>
      <w:r w:rsidR="00343C64">
        <w:t>inter (Jan</w:t>
      </w:r>
      <w:r w:rsidR="000013A2">
        <w:t>uary</w:t>
      </w:r>
      <w:r w:rsidR="00343C64">
        <w:t>), but reach</w:t>
      </w:r>
      <w:r w:rsidR="00AD0E56">
        <w:t>ed</w:t>
      </w:r>
      <w:r w:rsidR="00343C64">
        <w:t xml:space="preserve"> their maximum at the end of the spring (May).</w:t>
      </w:r>
      <w:r w:rsidR="00343C64" w:rsidRPr="00EA0E6E">
        <w:rPr>
          <w:rFonts w:asciiTheme="majorHAnsi" w:hAnsiTheme="majorHAnsi" w:cstheme="majorHAnsi"/>
          <w:sz w:val="24"/>
        </w:rPr>
        <w:t xml:space="preserve"> </w:t>
      </w:r>
      <w:r w:rsidR="00343C64">
        <w:t>However, t</w:t>
      </w:r>
      <w:r>
        <w:t xml:space="preserve">here </w:t>
      </w:r>
      <w:r w:rsidR="00AD0E56">
        <w:t>wa</w:t>
      </w:r>
      <w:r>
        <w:t>s no clear spatial pattern in the Chlorophyll-a levels across different stations</w:t>
      </w:r>
      <w:r w:rsidR="00F65974">
        <w:t>,</w:t>
      </w:r>
      <w:r>
        <w:t xml:space="preserve"> </w:t>
      </w:r>
      <w:r w:rsidR="00BC08F1">
        <w:t>as</w:t>
      </w:r>
      <w:r>
        <w:t xml:space="preserve"> </w:t>
      </w:r>
      <w:r w:rsidR="00BC08F1">
        <w:t xml:space="preserve">the </w:t>
      </w:r>
      <w:r>
        <w:t xml:space="preserve">marsh stations </w:t>
      </w:r>
      <w:r w:rsidR="00BC08F1">
        <w:t>ha</w:t>
      </w:r>
      <w:r w:rsidR="00AD0E56">
        <w:t>d</w:t>
      </w:r>
      <w:r w:rsidR="00BC08F1">
        <w:t xml:space="preserve"> similar levels</w:t>
      </w:r>
      <w:r>
        <w:t xml:space="preserve"> </w:t>
      </w:r>
      <w:r w:rsidR="00BC08F1">
        <w:t>compared to</w:t>
      </w:r>
      <w:r>
        <w:t xml:space="preserve"> the bare flat stations.</w:t>
      </w:r>
    </w:p>
    <w:p w14:paraId="685FF155" w14:textId="017874D0" w:rsidR="00076B78" w:rsidRDefault="00EA0E6E" w:rsidP="00076B78">
      <w:pPr>
        <w:pStyle w:val="Heading3"/>
      </w:pPr>
      <w:r>
        <w:t>5</w:t>
      </w:r>
      <w:r w:rsidR="00076B78">
        <w:t xml:space="preserve"> </w:t>
      </w:r>
      <w:r w:rsidRPr="00EA0E6E">
        <w:t>Data availability and future observations</w:t>
      </w:r>
    </w:p>
    <w:p w14:paraId="44370606" w14:textId="2F545266" w:rsidR="00D11D8E" w:rsidRDefault="00D11D8E" w:rsidP="00076B78">
      <w:r w:rsidRPr="00D11D8E">
        <w:t xml:space="preserve">All data presented in this paper are available at the XXXXX (https://doi.org/XXXXXX). The repository includes data as well as instructions </w:t>
      </w:r>
      <w:r w:rsidR="00026EA2">
        <w:t>in</w:t>
      </w:r>
      <w:r w:rsidRPr="00D11D8E">
        <w:t xml:space="preserve"> readme files. Additionally, we expect that the current repository will expand </w:t>
      </w:r>
      <w:r w:rsidR="00026EA2">
        <w:t>with</w:t>
      </w:r>
      <w:r w:rsidRPr="00D11D8E">
        <w:t xml:space="preserve"> additional SED-sensor data from the running observation programs (at XX) as well as the planned future observation programs in mangrove wetlands in South China.</w:t>
      </w:r>
    </w:p>
    <w:p w14:paraId="788B1776" w14:textId="2B3DE5B6" w:rsidR="00EA0E6E" w:rsidRDefault="00D10E83" w:rsidP="00EA0E6E">
      <w:pPr>
        <w:pStyle w:val="Heading3"/>
      </w:pPr>
      <w:r>
        <w:t>6</w:t>
      </w:r>
      <w:r w:rsidRPr="00D10E83">
        <w:t xml:space="preserve"> Conclusions</w:t>
      </w:r>
    </w:p>
    <w:p w14:paraId="0FADD618" w14:textId="73097C74" w:rsidR="001219D4" w:rsidRPr="007D5145" w:rsidRDefault="00D10E83" w:rsidP="001219D4">
      <w:pPr>
        <w:rPr>
          <w:lang w:val="en-US" w:eastAsia="zh-CN"/>
        </w:rPr>
      </w:pPr>
      <w:r>
        <w:t>By applying the novel high-resolution SED-sensor</w:t>
      </w:r>
      <w:r w:rsidR="004E0F90">
        <w:t>s</w:t>
      </w:r>
      <w:r>
        <w:t xml:space="preserve">, we </w:t>
      </w:r>
      <w:r w:rsidR="004E0F90">
        <w:t>were</w:t>
      </w:r>
      <w:r>
        <w:t xml:space="preserve"> able to perform long-term (e.g. a few months to a few years) monitoring of the bed elevation changes </w:t>
      </w:r>
      <w:r w:rsidR="001219D4">
        <w:t>at</w:t>
      </w:r>
      <w:r w:rsidR="004E0F90">
        <w:t xml:space="preserve"> daily </w:t>
      </w:r>
      <w:r w:rsidR="001219D4">
        <w:t xml:space="preserve">frequency. Our </w:t>
      </w:r>
      <w:r w:rsidR="00F81185">
        <w:t>observation</w:t>
      </w:r>
      <w:r w:rsidR="00CF730F">
        <w:t>s</w:t>
      </w:r>
      <w:r w:rsidR="00F81185">
        <w:t xml:space="preserve"> </w:t>
      </w:r>
      <w:r w:rsidR="00CF730F">
        <w:t xml:space="preserve">have </w:t>
      </w:r>
      <w:r w:rsidR="00F81185">
        <w:t xml:space="preserve">been carried out at 10 sites in three countries </w:t>
      </w:r>
      <w:r w:rsidR="00CF730F">
        <w:t>in</w:t>
      </w:r>
      <w:r w:rsidR="00F81185">
        <w:t xml:space="preserve"> Western Europe for a long duration (</w:t>
      </w:r>
      <w:r w:rsidR="0082180F">
        <w:t>9</w:t>
      </w:r>
      <w:r w:rsidR="00F81185">
        <w:t xml:space="preserve">-20 months). </w:t>
      </w:r>
      <w:r>
        <w:t xml:space="preserve">To our knowledge, </w:t>
      </w:r>
      <w:r w:rsidR="001219D4">
        <w:t xml:space="preserve">the current dataset is the most complete and comprehensive to date on high-resolution </w:t>
      </w:r>
      <w:r w:rsidR="00CF730F">
        <w:t xml:space="preserve">(daily) </w:t>
      </w:r>
      <w:r w:rsidR="001219D4">
        <w:t>intertidal bed-level changes.</w:t>
      </w:r>
    </w:p>
    <w:p w14:paraId="116B2F88" w14:textId="77777777" w:rsidR="00D10E83" w:rsidRDefault="00D10E83" w:rsidP="00D10E83"/>
    <w:p w14:paraId="26F5D998" w14:textId="57ADFB69" w:rsidR="00D10E83" w:rsidRDefault="00D10E83" w:rsidP="00D10E83">
      <w:r>
        <w:t xml:space="preserve">The SED-sensor data has been proven to be useful in revealing the </w:t>
      </w:r>
      <w:r w:rsidR="007D5145">
        <w:rPr>
          <w:lang w:eastAsia="zh-CN"/>
        </w:rPr>
        <w:t>relation</w:t>
      </w:r>
      <w:r w:rsidR="00CF730F">
        <w:rPr>
          <w:lang w:eastAsia="zh-CN"/>
        </w:rPr>
        <w:t>s</w:t>
      </w:r>
      <w:r w:rsidR="007D5145">
        <w:rPr>
          <w:lang w:eastAsia="zh-CN"/>
        </w:rPr>
        <w:t xml:space="preserve"> between </w:t>
      </w:r>
      <w:r w:rsidR="007D5145">
        <w:t>hydrodynamic forcing and</w:t>
      </w:r>
      <w:r w:rsidR="007D5145">
        <w:rPr>
          <w:lang w:eastAsia="zh-CN"/>
        </w:rPr>
        <w:t xml:space="preserve"> </w:t>
      </w:r>
      <w:r w:rsidR="007D5145">
        <w:t>intertidal</w:t>
      </w:r>
      <w:r>
        <w:t xml:space="preserve"> </w:t>
      </w:r>
      <w:r w:rsidR="007D5145">
        <w:t>bed level dynamics</w:t>
      </w:r>
      <w:r w:rsidR="002847C7">
        <w:t xml:space="preserve"> </w:t>
      </w:r>
      <w:r w:rsidR="002847C7">
        <w:fldChar w:fldCharType="begin"/>
      </w:r>
      <w:r w:rsidR="002847C7">
        <w:instrText xml:space="preserve"> ADDIN ZOTERO_ITEM CSL_CITATION {"citationID":"FrmEYk1s","properties":{"unsorted":true,"formattedCitation":"(Hu et al., 2018; Belliard et al., 2019)","plainCitation":"(Hu et al., 2018; Belliard et al., 2019)","noteIndex":0},"citationItems":[{"id":2896,"uris":["http://zotero.org/users/405658/items/TYR6IHNV"],"uri":["http://zotero.org/users/405658/items/TYR6IHNV"],"itemData":{"id":2896,"type":"article-journal","abstract":"Dynamic equilibrium theory (DET) has been applied to tidal flats to systematically explain intertidal morphological responses to various distributions of bed shear stress (BSS). However, it is difficult to verify this theory with field observations because of the discrepancy between the idealized conceptions of theory and the complex reality of intertidal dynamics. The core relation between intertidal morphodynamics and BSS distribution can be easily masked by noise in complex datasets, leading to conclusions of insufficient field evidence to support DET. In the current study, hydrodynamic and morphodynamic data were monitored daily for one year on two tidal flats with contrasting wave exposures. BSS distribution was obtained by validated numerical models. Tidal flat dynamic equilibrium behaviour and BSS were linked via Empirical Orthogonal Function (EOF) analysis. We show that the principal morphodynamic modes corresponded well with the respective modes of BSS found at both sites. Tide-induced BSS was the dominant force at both sites, regardless of the level of wave exposure. The overall erosional and steepening trend found at the two flats can be attributed to the prevailing action of tidal forcing and reduced sediment supply. Hence, EOF analysis confirmed that tidal flat morphodynamics are consistent with DET, providing both field and model evidence to support this theory.","container-title":"Geomorphology","DOI":"10.1016/j.geomorph.2018.03.025","ISSN":"0169-555X","journalAbbreviation":"Geomorphology","page":"114-126","source":"ScienceDirect","title":"Dynamic equilibrium behaviour observed on two contrasting tidal flats from daily monitoring of bed-level changes","volume":"311","author":[{"family":"Hu","given":"Zhan"},{"family":"Wal","given":"Daphne","non-dropping-particle":"van der"},{"family":"Cai","given":"Huayang"},{"family":"Belzen","given":"Jim","non-dropping-particle":"van"},{"family":"Bouma","given":"Tjeerd J."}],"issued":{"date-parts":[["2018",6,15]]}}},{"id":3182,"uris":["http://zotero.org/users/405658/items/ZJ3ND3FL"],"uri":["http://zotero.org/users/405658/items/ZJ3ND3FL"],"itemData":{"id":3182,"type":"article-journal","abstract":"Sediment dynamics in tidal flats, ranging from daily to seasonal timescales, are particularly relevant as they control key ecological and geomorphic processes that ultimately contribute to the long-term evolution of coastal and estuarine landscapes. Yet, insights into bed level changes, including the full range of relevant timescales from infra-tidal to daily and seasonal scales, are currently limited due to a lack of efficient methods to record high-resolution (&lt; 1 day) data over the long-term (&gt; 1 year). Accordingly, this contribution intends to improve our understanding on spatio-temporal patterns of long-term (&gt; 1 year) high-resolution (daily) bed level dynamics in tidal flats in relation to the dominant hydrodynamic driving forces, namely tides and waves. Specifically, this study was conducted along two 200 m long cross-shore transects on an intertidal flat located in the macrotidal (&gt; 5 m tidal range) Scheldt estuary, Belgium. Results showed that daily bed level changes at the low tidal flat (i.e. 4.10 m below mean high tide level) were dominated by tidal currents, with a strong fortnightly (or spring-neap) signature, whereas wave activity was of secondary importance. Conversely, bed level changes in the high tidal flat (i.e. 0.65 m below mean high tide level) were almost exclusively dominated by wave activity. Additionally, seasonal deposition-erosion cycles that superimposed on the daily bed level changes were associated with the seasonality of wind wave activity and benthic biology. Analysis of wave and current-induced bed shear stresses at the respective locations confirmed this spatial variability of tidal-dominated sediment dynamics at the low tidal flat versus wave-dominance at the high tidal flat, and comparison with local critical bed shear stresses for sediment motion also revealed differences in morphological impacts of the hydrodynamics between the two transects. These distinctive responses of bed level dynamics across the tidal flat can be partly explained by the spatially varying sediment properties across the tidal flat and may be further mediated, on a seasonal time scale, by the growth of the algal mat with its effect on stabilizing the sediment bed. In view of the large spatial and temporal variability of internal and external forcing revealed in this study, comprehensive and detailed field measurements are even more necessary to understand and predict long-term bed level dynamics and related ecological implications in tidal flats.","container-title":"Marine Geology","DOI":"10.1016/j.margeo.2019.03.001","ISSN":"0025-3227","journalAbbreviation":"Mar. Geol.","language":"English","note":"WOS:000472687400010","page":"123-138","source":"Web of Science","title":"High-resolution bed level changes in relation to tidal and wave forcing on a narrow fringing macrotidal flat: Bridging intra-tidal, daily and seasonal sediment dynamics","title-short":"High-resolution bed level changes in relation to tidal and wave forcing on a narrow fringing macrotidal flat","volume":"412","author":[{"family":"Belliard","given":"Jean-Philippe"},{"family":"Silinski","given":"Alexandra"},{"family":"Meire","given":"Dieter"},{"family":"Kolokythas","given":"Gerasimos"},{"family":"Levy","given":"Yair"},{"family":"Van Braeckel","given":"Alexander"},{"family":"Bouma","given":"Tjeerd J."},{"family":"Temmerman","given":"Stijn"}],"issued":{"date-parts":[["2019",6]]}}}],"schema":"https://github.com/citation-style-language/schema/raw/master/csl-citation.json"} </w:instrText>
      </w:r>
      <w:r w:rsidR="002847C7">
        <w:fldChar w:fldCharType="separate"/>
      </w:r>
      <w:r w:rsidR="00917818">
        <w:rPr>
          <w:noProof/>
        </w:rPr>
        <w:t>(Hu et al., 2018; Belliard et al., 2019)</w:t>
      </w:r>
      <w:r w:rsidR="002847C7">
        <w:fldChar w:fldCharType="end"/>
      </w:r>
      <w:r>
        <w:t xml:space="preserve"> </w:t>
      </w:r>
      <w:r w:rsidRPr="00AB10DD">
        <w:t xml:space="preserve">and understanding the </w:t>
      </w:r>
      <w:r w:rsidR="00CF730F" w:rsidRPr="00AB10DD">
        <w:t>spatial variations in bed level dynamics</w:t>
      </w:r>
      <w:r w:rsidRPr="00AB10DD">
        <w:t xml:space="preserve"> </w:t>
      </w:r>
      <w:r w:rsidR="00020399" w:rsidRPr="00AB10DD">
        <w:t xml:space="preserve">from </w:t>
      </w:r>
      <w:r w:rsidRPr="00AB10DD">
        <w:t>tidal flat</w:t>
      </w:r>
      <w:r w:rsidR="00CF730F" w:rsidRPr="00AB10DD">
        <w:t>s</w:t>
      </w:r>
      <w:r w:rsidRPr="00AB10DD">
        <w:t xml:space="preserve"> </w:t>
      </w:r>
      <w:r w:rsidR="00020399" w:rsidRPr="00AB10DD">
        <w:t xml:space="preserve">to </w:t>
      </w:r>
      <w:r w:rsidRPr="00AB10DD">
        <w:t>salt marsh</w:t>
      </w:r>
      <w:r w:rsidR="00CF730F" w:rsidRPr="00AB10DD">
        <w:t>es</w:t>
      </w:r>
      <w:r w:rsidR="00AB10DD">
        <w:t xml:space="preserve"> </w:t>
      </w:r>
      <w:r w:rsidR="00AB10DD">
        <w:fldChar w:fldCharType="begin"/>
      </w:r>
      <w:r w:rsidR="00AB10DD">
        <w:instrText xml:space="preserve"> ADDIN ZOTERO_ITEM CSL_CITATION {"citationID":"k8e7QiCo","properties":{"unsorted":true,"formattedCitation":"(Willemsen et al., 2018; Baptist et al., 2019)","plainCitation":"(Willemsen et al., 2018; Baptist et al., 2019)","noteIndex":0},"citationItems":[{"id":3181,"uris":["http://zotero.org/users/405658/items/F6BG877U"],"uri":["http://zotero.org/users/405658/items/F6BG877U"],"itemData":{"id":3181,"type":"article-journal","abstract":"Bed level dynamics at the interface of the salt marsh and tidal flat have been highlighted as a key factor connecting the long-term biogeomorphological development of the marsh to large-scale physical forcing. Hence, we aim to obtain insight into the factors confining the location of the marsh edge (i.e., boundary between tidal flat and salt marsh). A unique data set was collected, containing measurements of daily bed level changes (i.e., integrative result of physical forcing and sediment properties) at six intertidal transects in the North Sea area. Moreover, various biophysical parameters were measured, such as sediment characteristics, waves, inundation time, and chlorophyll-a levels. The data show that both bed level change and waves decreased from the lower intertidal flat toward the marsh edge and further diminished inside the marsh. However, no direct general relation was found between waves and bed level change. Bed level change inside the marsh was always small, regardless of wave energy. By combining the data sets, we demonstrate that the location of the lower marsh edge is restricted by two interacting factors: inundation time and bed level change. For vegetation establishment to withstand longer inundation stress, which slows down plant growth, more stable bed levels are required so that plants are not heavily disturbed. Conversely, to withstand more dynamic bed levels that disturbs plant growth, lower inundation stress is needed, so that plants grow fast enough to recover from the stress. The results suggest that bed level change is important in determining the position of the marsh edge.","container-title":"Journal of Geophysical Research-Earth Surface","DOI":"10.1029/2018JF004742","ISSN":"2169-9003","issue":"10","journalAbbreviation":"J. Geophys. Res.-Earth Surf.","language":"English","note":"WOS:000450722200009","page":"2509-2524","source":"Web of Science","title":"Quantifying Bed Level Change at the Transition of Tidal Flat and Salt Marsh: Can We Understand the Lateral Location of the Marsh Edge?","title-short":"Quantifying Bed Level Change at the Transition of Tidal Flat and Salt Marsh","volume":"123","author":[{"family":"Willemsen","given":"P. W. J. M."},{"family":"Borsje","given":"B. W."},{"family":"Hulscher","given":"S. J. M. H."},{"family":"Van der Wal","given":"D."},{"family":"Zhu","given":"Z."},{"family":"Oteman","given":"B."},{"family":"Evans","given":"B."},{"family":"Moller","given":"I."},{"family":"Bouma","given":"T. J."}],"issued":{"date-parts":[["2018",10]]}}},{"id":3068,"uris":["http://zotero.org/users/405658/items/2GSNKGFW"],"uri":["http://zotero.org/users/405658/items/2GSNKGFW"],"itemData":{"id":3068,"type":"article-journal","abstract":"We test an innovative approach to beneficially re-use dredged sediment to enhance salt marsh development. A Mud Motor is a dredged sediment disposal in the form of a semi-continuous source of mud in a shallow tidal channel allowing natural processes to disperse the sediment to nearby mudflats and salt marshes. We describe the various steps in the design of a Mud Motor pilot: numerical simulations with a sediment transport model to explore suitable disposal locations, a tracer experiment to measure the transport fate of disposed mud, assessment of the legal requirements, and detailing the planning and technical feasibility. An extensive monitoring and research programme was designed to measure sediment transport rates and the response of intertidal mudflats and salt marshes to an increased sediment load. Measurements include the sediment transport in the tidal channel and on the shallow mudflats, the vertical accretion of intertidal mudflats and salt marsh, and the salt marsh vegetation cover and composition. In the Mud Motor pilot a total of 470,516m(3) of fine grained sediment (D50 of similar to 10 mu m) was disposed over two winter seasons, with an average of 22 sediment disposals per week of operation. Ship-based measurements revealed a periodic vertical salinity stratification that is inverted compared to a classical estuary and that is working against the asymmetric flood-dominated transport direction. Field measurements on the intertidal mudflats showed that the functioning of the Mud Motor, i.e. the successful increased mud transport toward the salt marsh, is significantly dependent on wind and wave forcing. Accretion measurements showed relatively large changes in surface elevation due to deposition and erosion of layers of watery mud with a thickness of up to 10 cm on a time scale of days. The measurements indicate notably higher sediment dynamics during periods of Mud Motor disposal. The salt marsh demonstrated significant vertical accretion though this has not yet led to horizontal expansion because there was more hydrodynamic stress than foreseen. In carrying out the pilot we learned that the feasibility of a Mud Motor depends on an assessment of additional travel time for the dredger, the effectiveness on salt marsh growth, reduced dredging volumes in a port, and many other practical issues. Our improved understanding on the transport processes in the channel and on the mudflats and salt marsh yields design lessons and guiding principles for future applications of sediment management in salt marsh development that include a Mud Motor approach.","container-title":"Ecological Engineering","DOI":"10.1016/j.ecoleng.2018.11.019","ISSN":"0925-8574","journalAbbreviation":"Ecol. Eng.","language":"English","note":"WOS:000455632500033","page":"312-323","source":"Web of Science","title":"Beneficial use of dredged sediment to enhance salt marsh development by applying a 'Mud Motor'","volume":"127","author":[{"family":"Baptist","given":"Martin J."},{"family":"Gerkema","given":"T."},{"family":"Prooijen","given":"B. C.","non-dropping-particle":"van"},{"family":"Maren","given":"D. S.","non-dropping-particle":"van"},{"family":"Regteren","given":"M.","non-dropping-particle":"van"},{"family":"Schulz","given":"K."},{"family":"Colosimo","given":"I."},{"family":"Vroom","given":"J."},{"family":"Kessel","given":"T.","non-dropping-particle":"van"},{"family":"Grasmeijer","given":"B."},{"family":"Willemsen","given":"P."},{"family":"Elschot","given":"K."},{"family":"Groot","given":"A. V.","non-dropping-particle":"de"},{"family":"Cleveringa","given":"J."},{"family":"Eekelen","given":"E. M. M.","non-dropping-particle":"van"},{"family":"Schuurman","given":"F."},{"family":"Lange","given":"H. J.","non-dropping-particle":"de"},{"family":"Puijenbroek","given":"M. E. B.","non-dropping-particle":"van"}],"issued":{"date-parts":[["2019",2]]}}}],"schema":"https://github.com/citation-style-language/schema/raw/master/csl-citation.json"} </w:instrText>
      </w:r>
      <w:r w:rsidR="00AB10DD">
        <w:fldChar w:fldCharType="separate"/>
      </w:r>
      <w:r w:rsidR="00917818">
        <w:rPr>
          <w:noProof/>
        </w:rPr>
        <w:t>(Willemsen et al., 2018; Baptist et al., 2019)</w:t>
      </w:r>
      <w:r w:rsidR="00AB10DD">
        <w:fldChar w:fldCharType="end"/>
      </w:r>
      <w:r w:rsidRPr="00AB10DD">
        <w:t>. The presented</w:t>
      </w:r>
      <w:r>
        <w:t xml:space="preserve"> dataset may be of further use to </w:t>
      </w:r>
      <w:r w:rsidR="00020399">
        <w:t xml:space="preserve">the </w:t>
      </w:r>
      <w:r>
        <w:t>scientific community for addressing several research questions</w:t>
      </w:r>
      <w:r w:rsidR="00020399">
        <w:t>:</w:t>
      </w:r>
      <w:r>
        <w:t xml:space="preserve"> In particular, our dataset can be used to </w:t>
      </w:r>
      <w:r w:rsidR="007D5145">
        <w:t>provide insights</w:t>
      </w:r>
      <w:r>
        <w:t xml:space="preserve"> </w:t>
      </w:r>
      <w:r w:rsidR="00CF730F">
        <w:t xml:space="preserve">on </w:t>
      </w:r>
      <w:r>
        <w:t>storm impacts on intertidal morphology</w:t>
      </w:r>
      <w:r w:rsidR="00CF730F">
        <w:t xml:space="preserve"> and post-storm recovery</w:t>
      </w:r>
      <w:r w:rsidR="00EE65DF">
        <w:t xml:space="preserve"> </w:t>
      </w:r>
      <w:r w:rsidR="00EE65DF">
        <w:fldChar w:fldCharType="begin"/>
      </w:r>
      <w:r w:rsidR="00EE65DF">
        <w:instrText xml:space="preserve"> ADDIN ZOTERO_ITEM CSL_CITATION {"citationID":"HEI6PFza","properties":{"formattedCitation":"(Leonardi et al., 2018)","plainCitation":"(Leonardi et al., 2018)","noteIndex":0},"citationItems":[{"id":2846,"uris":["http://zotero.org/users/405658/items/IPR276NR"],"uri":["http://zotero.org/users/405658/items/IPR276NR"],"itemData":{"id":2846,"type":"article-journal","abstract":"This manuscript reviews the progresses made in the understanding of the dynamic interactions between coastal storms and salt marshes, including the dissipation of extreme water levels and wind waves across marsh surfaces, the geomorphic impact of storms on salt marshes, the preservation of hurricanes signals and deposits into the sedimentary records, and the importance of storms for the long term survival of salt marshes to sea level rise. A review of weaknesses, and strengths of coastal defences incorporating the use of salt marshes including natural, and hybrid infrastructures in comparison to standard built solutions is then presented. Salt marshes are effective in dissipating wave energy, and storm surges, especially when the marsh is highly elevated, and continuous. This buffering action reduces for storms lasting more than one day. Storm surge attenuation rates range from 1.7 to 25 cm/km depending on marsh and storms characteristics. In terms of vegetation properties, the more flexible stems tend to flatten during powerful storms, and to dissipate less energy but they are also more resilient to structural damage, and their flattening helps to protect the marsh surface from erosion, while stiff plants tend to break, and could increase the turbulence level and the scour. From a morphological point of view, salt marshes are generally able to withstand violent storms without collapsing, and violent storms are responsible for only a small portion of the long term marsh erosion. Our considerations highlight the necessity to focus on the indirect long term impact that large storms exerts on the whole marsh complex rather than on sole after-storm periods. The morphological consequences of storms, even if not dramatic, might in fact influence the response of the system to normal weather conditions during following inter-storm periods. For instance, storms can cause tidal flats deepening which in turn promotes wave energy propagation, and exerts a long term detrimental effect for marsh boundaries even during calm weather. On the other hand, when a violent storm causes substantial erosion but sediments are redistributed across nearby areas, the long term impact might not be as severe as if sediments were permanently lost from the system, and the salt marsh could easily recover to the initial state. (C) 2017 Elsevier B.V. All rights reserved.","container-title":"Geomorphology","DOI":"10.1016/j.geomorph.2017.11.001","ISSN":"0169-555X","journalAbbreviation":"Geomorphology","language":"English","note":"WOS:000419415300009","page":"92-107","source":"Web of Science","title":"Dynamic interactions between coastal storms and salt marshes: A review","title-short":"Dynamic interactions between coastal storms and salt marshes","volume":"301","author":[{"family":"Leonardi","given":"Nicoletta"},{"family":"Camacina","given":"Iacopo"},{"family":"Donatelli","given":"Carmine"},{"family":"Ganju","given":"Neil Kamal"},{"family":"Plater","given":"Andrew James"},{"family":"Schuerch","given":"Mark"},{"family":"Temmerman","given":"Stijn"}],"issued":{"date-parts":[["2018",1,15]]}}}],"schema":"https://github.com/citation-style-language/schema/raw/master/csl-citation.json"} </w:instrText>
      </w:r>
      <w:r w:rsidR="00EE65DF">
        <w:fldChar w:fldCharType="separate"/>
      </w:r>
      <w:r w:rsidR="00917818">
        <w:rPr>
          <w:noProof/>
        </w:rPr>
        <w:t>(Leonardi et al., 2018)</w:t>
      </w:r>
      <w:r w:rsidR="00EE65DF">
        <w:fldChar w:fldCharType="end"/>
      </w:r>
      <w:r>
        <w:t xml:space="preserve">, as </w:t>
      </w:r>
      <w:r w:rsidR="005A164F">
        <w:t>the dataset</w:t>
      </w:r>
      <w:r>
        <w:t xml:space="preserve"> pinpoint</w:t>
      </w:r>
      <w:r w:rsidR="005A164F">
        <w:t>s</w:t>
      </w:r>
      <w:r>
        <w:t xml:space="preserve"> a number of storm events with precise pre- and post-storm bed level</w:t>
      </w:r>
      <w:r w:rsidR="00A90514">
        <w:t xml:space="preserve"> observations</w:t>
      </w:r>
      <w:r>
        <w:t xml:space="preserve">, which </w:t>
      </w:r>
      <w:r w:rsidR="00A90514">
        <w:t>are</w:t>
      </w:r>
      <w:r>
        <w:t xml:space="preserve"> otherwise difficult </w:t>
      </w:r>
      <w:r w:rsidR="00A90514">
        <w:t xml:space="preserve">to </w:t>
      </w:r>
      <w:r w:rsidR="00A90514">
        <w:rPr>
          <w:lang w:eastAsia="zh-CN"/>
        </w:rPr>
        <w:t xml:space="preserve">measure </w:t>
      </w:r>
      <w:r>
        <w:t>by discontinuous manual method</w:t>
      </w:r>
      <w:r w:rsidR="00020399">
        <w:t>s</w:t>
      </w:r>
      <w:r>
        <w:t>. Furthermore, our dataset can be used to better understand biogeomorphic interactions in intertidal environment</w:t>
      </w:r>
      <w:r w:rsidR="00020399">
        <w:t>s</w:t>
      </w:r>
      <w:r>
        <w:t xml:space="preserve">, which are important for marsh persistence, e.g. the control of short-term bed level changes on marsh seedling establishment </w:t>
      </w:r>
      <w:r w:rsidR="00612EB1">
        <w:fldChar w:fldCharType="begin"/>
      </w:r>
      <w:r w:rsidR="00612EB1">
        <w:instrText xml:space="preserve"> ADDIN ZOTERO_ITEM CSL_CITATION {"citationID":"KE4LIaPJ","properties":{"formattedCitation":"(Bouma et al., 2016; Cao et al., 2018)","plainCitation":"(Bouma et al., 2016; Cao et al., 2018)","noteIndex":0},"citationItems":[{"id":883,"uris":["http://zotero.org/users/405658/items/6WXU2ZZ7"],"uri":["http://zotero.org/users/405658/items/6WXU2ZZ7"],"itemData":{"id":883,"type":"article-journal","abstract":"Our study aims to enhance process understanding of the long-term (decadal and longer) cyclic marsh dynamics by identifying the mechanisms that translate large-scale physical forcing in the system into vegetation change, in particular (i) the initiation of lateral erosion on an expanding marsh, and (ii) the control of seedling establishment in front of an eroding marsh-cliff. Short-term sediment dynamics (i.e., seasonal and shorter changes in sediment elevation) at the mudflat causes variation in mudflat elevation over time (z(TF)). The resulting difference in elevation between the tidal flat and adjacent marsh (Z) initiates lateral marsh erosion. Marsh erosion rate was found to depend on sediment type and to increase with increasing Z and hydrodynamic exposure. Laboratory and field experiments revealed that seedling establishment was negatively impacted by an increasing z(TF). As the amplitude of z(TF) increases towards the channel, expanding marshes become more prone to lateral erosion the further they extend on a tidal flat, and the chance for seedlings to establish increases with the distance that marsh has eroded back towards the land. This process-based understanding, showing the role of sediment dynamics as explanatory factor for marsh cyclicity, is important for protecting and restoring valuable marsh ecosystems. Overall, our experiments emphasize the need for understanding the connections between neighbouring ecosystems such as mudflat and salt marsh.","container-title":"Limnology and Oceanography","DOI":"10.1002/lno.10374","ISSN":"0024-3590","issue":"6","journalAbbreviation":"Limnol. Oceanogr.","language":"English","note":"WOS:000387749500022","page":"2261-2275","source":"Web of Science","title":"Short-term mudflat dynamics drive long-term cyclic salt marsh dynamics","volume":"61","author":[{"family":"Bouma","given":"T.J."},{"family":"Belzen","given":"J.","non-dropping-particle":"van"},{"family":"Balke","given":"T."},{"family":"Dalen","given":"J.","non-dropping-particle":"van"},{"family":"Klaassen","given":"P."},{"family":"Hartog","given":"A. M."},{"family":"Callaghan","given":"D. P."},{"family":"Hu","given":"Z."},{"family":"Stive","given":"M. J. F."},{"family":"Temmerman","given":"S."},{"family":"Herman","given":"P. M. J."}],"issued":{"date-parts":[["2016",11]]}}},{"id":2920,"uris":["http://zotero.org/users/405658/items/ESFK776I"],"uri":["http://zotero.org/users/405658/items/ESFK776I"],"itemData":{"id":2920,"type":"article-journal","abstract":"Seedling establishment is an important process relevant for the restoration of salt marsh within the framework of sustainable coastal defense schemes. Recent studies have increasingly highlighted how the short-term (i.e., the day-to-day) sediment dynamics can form major bottlenecks for seedling establishment. Until recently, studies on quantifying the threshold values of such short-term sediment dynamics for marsh seedlings remain rare. As accretion/erosion trends and dynamics may differ greatly under global change, we study the effects of short-term sediment disturbance-regimes on seedling establishment of two globally distributed foundation species: Spartina alterniflora and Spartina anglica. Seedlings with different disturbance-free periods were exposed to a set of different accretion/erosion-regimes in the laboratory. Seedling survival appeared to be much more sensitive to erosion than accretion, seedlings with short disturbance-free periods were more sensitive than seedlings with longer ones, and S. alterniflora was more sensitive than S. anglica. Seedlings were less sensitive to gradual changes in sediment height (accretion/erosion) than to abrupt changes where time for morphological adjustment is lacking. Critical erosion depth (the maximum erosion that seedlings are able to withstand) was shown to mainly depend on sedimentation history. Our results confirm that the establishment of Spartina seedlings requires a flooding disturbance-free \"window of opportunity\" and that sediment disturbances affect their survival both directly and via morphological adjustment. These results provide fundamental insights into seedling establishment that can be used for designing engineering measures to create suitable conditions and enable marsh creation/restoration for nature goals or as part of coastal defense schemes under global change.","container-title":"Limnology and Oceanography","DOI":"10.1002/lno.10657","ISSN":"0024-3590","issue":"2","journalAbbreviation":"Limnol. Oceanogr.","language":"English","note":"WOS:000427104700010","page":"647-659","source":"Web of Science","title":"Effects of sediment disturbance regimes on Spartina seedling establishment: Implications for salt marsh creation and restoration","title-short":"Effects of sediment disturbance regimes on Spartina seedling establishment","volume":"63","author":[{"family":"Cao","given":"Haobing"},{"family":"Zhu","given":"Zhenchang"},{"family":"Balke","given":"Thorsten"},{"family":"Zhang","given":"Liquan"},{"family":"Bouma","given":"Tjeerd J."}],"issued":{"date-parts":[["2018",3]]}}}],"schema":"https://github.com/citation-style-language/schema/raw/master/csl-citation.json"} </w:instrText>
      </w:r>
      <w:r w:rsidR="00612EB1">
        <w:fldChar w:fldCharType="separate"/>
      </w:r>
      <w:r w:rsidR="00917818">
        <w:rPr>
          <w:noProof/>
        </w:rPr>
        <w:t>(Bouma et al., 2016; Cao et al., 2018)</w:t>
      </w:r>
      <w:r w:rsidR="00612EB1">
        <w:fldChar w:fldCharType="end"/>
      </w:r>
      <w:r>
        <w:t>, and the influence of marsh vegetation on sediment deposition</w:t>
      </w:r>
      <w:r w:rsidR="008E345A">
        <w:t xml:space="preserve"> </w:t>
      </w:r>
      <w:r w:rsidR="008E345A">
        <w:fldChar w:fldCharType="begin"/>
      </w:r>
      <w:r w:rsidR="001B6CCF">
        <w:instrText xml:space="preserve"> ADDIN ZOTERO_ITEM CSL_CITATION {"citationID":"TJszi5I3","properties":{"unsorted":true,"formattedCitation":"(Yang et al., 2008; Schwarz et al., 2015; D\\uc0\\u8217{} Alpaos and Marani, 2016)","plainCitation":"(Yang et al., 2008; Schwarz et al., 2015; D’ Alpaos and Marani, 2016)","noteIndex":0},"citationItems":[{"id":767,"uris":["http://zotero.org/users/405658/items/53W8FPHP"],"uri":["http://zotero.org/users/405658/items/53W8FPHP"],"itemData":{"id":767,"type":"article-journal","abstract":"To examine the spatial and temporal variability of sediment grain size in exposed tidal wetlands with ample sediment supply, we sampled sediments and measured hydrodynamics, accretion/erosion rates, and vegetation characteristics in the Yangtze Delta. Sediment grain size exhibited a landward/upward decreasing trend. This trend is mainly attributed to attenuation of hydrodynamics. A 630-day series of daily surface sediment sampling at a fixed site on an unvegetated intertidal flat revealed significant seasonal and storm-cyclic changes in grain size. This temporal variability was related to alternating accretion/erosion events, with erosion associated with coarser grain size. Such temporal dynamics were not present in vegetation, where sediment remained fine grained throughout the year. In the marsh, vegetation cover enables the trapping of fine-grained sediments in the following ways: (a) adherence of suspended sediments onto plants; (b) deposition of suspended sediments stimulated by attenuation of hydrodynamics through plant obstruction; and (c) prevention of resuspension of fine-grained deposits due to the protection of the plant canopy. The influence of vegetation on sediment grain size was clearly seen when comparing sediment trapped by different vegetation types and seasonal patterns of trapped sediment on different vegetation canopy densities. The relatively high plant biomass of the recently introduced Spartina alterniflora enhanced the trapping effect, whereas plant degradation due to buffalo grazing reduced the trapping effect. We conclude that for exposed tidal wetlands with ample sediment supply such as the Yangtze Delta, the spatial and temporal variability of sediment grain size is governed predominantly by physical controls on the unvegetated flat and predominantly by biophysical interaction of hydrodynamics and vegetation in the salt marsh, rather than by sediment supply. © 2007 Elsevier Ltd. All rights reserved.","container-title":"Estuarine, Coastal and Shelf Science","issue":"4","page":"657-671","source":"Scopus","title":"Spatial and temporal variations in sediment grain size in tidal wetlands, Yangtze Delta: On the role of physical and biotic controls","title-short":"Spatial and temporal variations in sediment grain size in tidal wetlands, Yangtze Delta","volume":"77","author":[{"family":"Yang","given":"S.L."},{"family":"Li","given":"H."},{"family":"Ysebaert","given":"T."},{"family":"Bouma","given":"T.J."},{"family":"Zhang","given":"W.X."},{"family":"Wang","given":"Y.Y."},{"family":"Li","given":"P."},{"family":"Li","given":"M."},{"family":"Ding","given":"P.X."}],"issued":{"date-parts":[["2008"]]}}},{"id":669,"uris":["http://zotero.org/users/405658/items/RQ35TR9K"],"uri":["http://zotero.org/users/405658/items/RQ35TR9K"],"itemData":{"id":669,"type":"article-journal","abstract":"The importance of ecosystem engineering and biogeomorphic processes in shaping many aquatic and semi-aquatic landscapes is increasingly acknowledged. Ecosystem engineering and biogeomorphic landscape formation involves two critical processes: (1) species establishment, and (2) scale-dependent feedbacks, meaning that organisms improve their living conditions on a local scale but at the same time worsen them at larger scales. However, the influence of organism traits in combination with physical factors (e.g. hydrodynamics, sediments) on early establishment and successive development due to scale-dependent feedbacks is still unclear. As a model system, this was tested for salt marsh pioneer plants by conducting flume experiments: i) on the influence of species-specific traits (such as stiffness) of two contrasting dominant pioneer species (. Spartina alterniflora and Scirpus mariqueter) to withstand current-induced stress during establishment; and ii) to study the impact of species-specific traits (stiffness) and physical forcing (water level, current stress) on the large-scale negative feedback at established tussocks (induced scour at tussock edges) of the two model species.The results indicate that, not only do species-specific plant traits, such as stiffness, exert a major control on species establishment thresholds, but also potentially physiologically triggered plant properties, such as adapted root morphology due to sediment properties. Moreover, the results show a clear relation between species-specific plant traits, abiotics (i.e. sediment, currents) and the magnitude of the large-scale negative scale-dependent feedback. These findings suggest that the ecosystem engineering ability, resulting from physical plant properties can be disadvantageous for plant survival through promoted dislodgement (stem stiffness increases the amount of drag experienced at the root system), underlying the importance of scale-dependent feedbacks on landscape development. © 2015 Elsevier B.V..","archive":"Scopus","container-title":"Geomorphology","DOI":"10.1016/j.geomorph.2015.09.013","ISSN":"0169-555X","language":"English","page":"298-307","source":"Scopus","title":"Interactions between plant traits and sediment characteristics influencing species establishment and scale-dependent feedbacks in salt marsh ecosystems","volume":"250","author":[{"family":"Schwarz","given":"C."},{"family":"Bouma","given":"T.J."},{"family":"Zhang","given":"L.Q."},{"family":"Temmerman","given":"S."},{"family":"Ysebaert","given":"T."},{"family":"Herman","given":"P.M.J."}],"issued":{"date-parts":[["2015"]]}}},{"id":1129,"uris":["http://zotero.org/users/405658/items/NUZNVW82"],"uri":["http://zotero.org/users/405658/items/NUZNVW82"],"itemData":{"id":1129,"type":"article-journal","abstract":"How do interacting physical and biological processes control the form and evolution of salt-marsh landscapes? Salt marshes are shaped by the erosion, transport and deposition of sediment, all of which are mediated by vegetation. In addition, vegetation plays a key role in deposition of organic material within marsh sediments. The influence of biota on salt-marsh landscapes is indeed well established. However, a fascinating and relevant question is whether one can identify the signatures of the underlying and intertwined physical and biological processes in marsh landscapes, and indeed infer from them the dynamic behavior of these coupled physical and biological systems. Can one detect landscape features that would not have emerged in the absence of interactions and feedbacks between physical and biological processes?\n\nHere we use field evidence and a two-dimensional biomorphodynamic model to show that the interplay between physical and biological processes generates striking biological and morphological patterns. One such pattern, vegetation zonation, consists of a mosaic of vegetation patches, of approximately uniform composition, displaying sharp transitions in the presence of extremely small topographic gradients. The model describes the mutual interaction and adjustment between tidal flows, sediment transport, morphology, and vegetation distribution, thus allowing us to study the biomorphodynamic evolution of salt-marsh platforms. A number of different scenarios were modelled to analyze the changes induced in bio-geomorphic patterns by varying environmental forcings, such as the rate of relative sea level rise (RSLR) andsediment supply (SS), and by plant species with different characteristics. Model results show how marsh responses to changes in forcings are highly spatially dependent: while changes in SS most directly affect marsh areas closest to the channels, changes in the rate of RSLR affect the marsh platform as a whole. Organic sediment accretion is very important for allowing marshes to compete with increasing rates of RSLR near watershed divides, whereas inorganic sedimentation is more important closer to the channels. Increasing sediment supply to coastal marshes, therefore, might not compensate for rising sea levels, particularly in the inner marsh portions. Model results also emphasize that biodiversity is strongly controlled by environmental forcings and that zonation patterns are a signature of bio-geomorphic feedbacks with vegetation acting as a landscape constructor which feeds back on, directly alters, and contributes to shape tidal environments. Finally, the model generates realistic frequency distributions of vegetation occurrence, which nicely meet observed ones.","collection-title":"Ecogeomorphological feedbacks of water fluxes, sediment transport and vegetation dynamics in rivers and estuaries","container-title":"Advances in Water Resources","DOI":"10.1016/j.advwatres.2015.09.004","journalAbbreviation":"Advances in Water Resources","page":"265-275","source":"ScienceDirect","title":"Reading the signatures of biologic–geomorphic feedbacks in salt-marsh landscapes","volume":"93, Part B","author":[{"family":"D' Alpaos","given":"Andrea"},{"family":"Marani","given":"Marco"}],"issued":{"date-parts":[["2016",7]]}}}],"schema":"https://github.com/citation-style-language/schema/raw/master/csl-citation.json"} </w:instrText>
      </w:r>
      <w:r w:rsidR="008E345A">
        <w:fldChar w:fldCharType="separate"/>
      </w:r>
      <w:r w:rsidR="00917818" w:rsidRPr="00917818">
        <w:t>(Yang et al., 2008; Schwarz et al., 2015; D’ Alpaos and Marani, 2016)</w:t>
      </w:r>
      <w:r w:rsidR="008E345A">
        <w:fldChar w:fldCharType="end"/>
      </w:r>
      <w:r>
        <w:t>. Lastly, our dataset may support morphodynamic model developments. Due to the lack of desired data, existing intertidal morphological models rarely deal with daily morphological changes. The presented dataset contains high-resolution data across</w:t>
      </w:r>
      <w:r w:rsidR="00020399">
        <w:t xml:space="preserve"> </w:t>
      </w:r>
      <w:r>
        <w:t>10 sites with various spatial</w:t>
      </w:r>
      <w:r w:rsidR="00020399">
        <w:t>ly</w:t>
      </w:r>
      <w:r>
        <w:t xml:space="preserve"> (marsh vs. bare flat) and temporal</w:t>
      </w:r>
      <w:r w:rsidR="00020399">
        <w:t>ly</w:t>
      </w:r>
      <w:r>
        <w:t xml:space="preserve"> (calm vs. stormy) </w:t>
      </w:r>
      <w:r w:rsidR="00020399">
        <w:t xml:space="preserve">varying </w:t>
      </w:r>
      <w:r>
        <w:t xml:space="preserve">conditions, which is valuable </w:t>
      </w:r>
      <w:r w:rsidR="00CF730F">
        <w:t xml:space="preserve">for </w:t>
      </w:r>
      <w:r>
        <w:t xml:space="preserve">model development and </w:t>
      </w:r>
      <w:r w:rsidR="00CF730F">
        <w:t>evaluation</w:t>
      </w:r>
      <w:r>
        <w:t xml:space="preserve">. In addition to process-based </w:t>
      </w:r>
      <w:r w:rsidR="001A00E9">
        <w:lastRenderedPageBreak/>
        <w:t xml:space="preserve">morphodynamic </w:t>
      </w:r>
      <w:r>
        <w:t>models (e.g. Delft3d,</w:t>
      </w:r>
      <w:r w:rsidR="004D0540">
        <w:t xml:space="preserve"> </w:t>
      </w:r>
      <w:r w:rsidR="004D0540">
        <w:fldChar w:fldCharType="begin"/>
      </w:r>
      <w:r w:rsidR="001B6CCF">
        <w:instrText xml:space="preserve"> ADDIN ZOTERO_ITEM CSL_CITATION {"citationID":"LLtswBAV","properties":{"formattedCitation":"(Lesser et al., 2004)","plainCitation":"(Lesser et al., 2004)","dontUpdate":true,"noteIndex":0},"citationItems":[{"id":522,"uris":["http://zotero.org/users/405658/items/SHWA7GMX"],"uri":["http://zotero.org/users/405658/items/SHWA7GMX"],"itemData":{"id":522,"type":"article-journal","abstract":"Computer modeling of sediment transport patterns is generally recognized as a valuable tool for understanding and predicting morphological developments. In practice, state-of-the-art computer models are one- or two-dimensional (depth-averaged) and have a limited ability to model many of the important three-dimensional flow phenomena found in nature. This paper presents the implementation and validation of sediment transport formulations within the proven DELFT3D three-dimensional (hydrostatic, free surface) flow solver. The paper briefly discusses the operation of the DELFT3D-FLOW module, presents the key features of the formulations used to model both suspended and bedload transport of noncohesive sediment, and describes the implemented morphological updating scheme. The modeling of the three-dimensional effects of waves is also discussed. Following the details of the implementation, the results of a number of validation studies are presented. The model is shown to perform well in several theoretical, laboratory, and real-life situations.","container-title":"Coastal Engineering","DOI":"10.1016/j.coastaleng.2004.07.014","ISSN":"0378-3839","issue":"8-9","page":"883-915","source":"ScienceDirect","title":"Development and validation of a three-dimensional morphological model","volume":"51","author":[{"family":"Lesser","given":"G.R."},{"family":"Roelvink","given":"J.A."},{"family":"Kester","given":"J.A.T.M.","non-dropping-particle":"van"},{"family":"Stelling","given":"G.S."}],"issued":{"date-parts":[["2004",10]]}}}],"schema":"https://github.com/citation-style-language/schema/raw/master/csl-citation.json"} </w:instrText>
      </w:r>
      <w:r w:rsidR="004D0540">
        <w:fldChar w:fldCharType="separate"/>
      </w:r>
      <w:r w:rsidR="004D0540">
        <w:rPr>
          <w:noProof/>
        </w:rPr>
        <w:t>Lesser et al., 2004)</w:t>
      </w:r>
      <w:r w:rsidR="004D0540">
        <w:fldChar w:fldCharType="end"/>
      </w:r>
      <w:r>
        <w:t xml:space="preserve">, </w:t>
      </w:r>
      <w:r w:rsidR="00A90514">
        <w:t>this</w:t>
      </w:r>
      <w:r>
        <w:t xml:space="preserve"> dataset can be of special interest to data-driven models based on machine learning techniques. Recent development</w:t>
      </w:r>
      <w:r w:rsidR="00020399">
        <w:t>s</w:t>
      </w:r>
      <w:r>
        <w:t xml:space="preserve"> of the latter ha</w:t>
      </w:r>
      <w:r w:rsidR="00020399">
        <w:t>ve</w:t>
      </w:r>
      <w:r>
        <w:t xml:space="preserve"> shown great potential in resolving complex coastal morphodynamics (see a recent review in</w:t>
      </w:r>
      <w:r w:rsidR="001A00E9">
        <w:t xml:space="preserve"> </w:t>
      </w:r>
      <w:r w:rsidR="001A00E9">
        <w:fldChar w:fldCharType="begin"/>
      </w:r>
      <w:r w:rsidR="001B6CCF">
        <w:instrText xml:space="preserve"> ADDIN ZOTERO_ITEM CSL_CITATION {"citationID":"fMi2G5cX","properties":{"formattedCitation":"(Goldstein et al., 2019)","plainCitation":"(Goldstein et al., 2019)","dontUpdate":true,"noteIndex":0},"citationItems":[{"id":3155,"uris":["http://zotero.org/users/405658/items/Y5JXXFA4"],"uri":["http://zotero.org/users/405658/items/Y5JXXFA4"],"itemData":{"id":3155,"type":"article-journal","abstract":"A range of computer science methods termed machine learning (ML) enables the extraction of insight and quantitative relationships from multidimensional datasets. Here, we review the use of ML on supervised regression tasks in studies of coastal morphodynamics and sediment transport. We examine aspects of ‘what’ and ‘why’, such as ‘what’ science problems ML tools have been used to address, ‘what’ was learned when using ML, and ‘why’ authors used ML methods. We find a variety of research questions have been addressed, ranging from small-scale predictions of sediment transport to larger-scale sand bar morphodynamics and coastal overwash on a developed island. We find various reasons justify the use of ML, including maximize predictability, emulation of model components, the need for smooth and continuous nonlinear regression, and explicit inclusion of uncertainty. The expanding use of ML has allowed for an expanding set of questions to be addressed. After reviewing the studies we outline a set of best practices for coastal researchers using machine learning methods. Finally we suggest possible areas for future research, including the use of novel machine learning techniques and exploring open data that is becoming increasingly available.","container-title":"Earth-Science Reviews","DOI":"10.1016/j.earscirev.2019.04.022","ISSN":"0012-8252","journalAbbreviation":"Earth-Science Reviews","page":"97-108","source":"ScienceDirect","title":"A review of machine learning applications to coastal sediment transport and morphodynamics","volume":"194","author":[{"family":"Goldstein","given":"Evan B."},{"family":"Coco","given":"Giovanni"},{"family":"Plant","given":"Nathaniel G."}],"issued":{"date-parts":[["2019",7,1]]}}}],"schema":"https://github.com/citation-style-language/schema/raw/master/csl-citation.json"} </w:instrText>
      </w:r>
      <w:r w:rsidR="001A00E9">
        <w:fldChar w:fldCharType="separate"/>
      </w:r>
      <w:r w:rsidR="001A00E9">
        <w:rPr>
          <w:noProof/>
        </w:rPr>
        <w:t>Goldstein et al., 2019</w:t>
      </w:r>
      <w:r w:rsidR="001A00E9">
        <w:fldChar w:fldCharType="end"/>
      </w:r>
      <w:r>
        <w:t xml:space="preserve">). </w:t>
      </w:r>
      <w:r w:rsidR="00A90514">
        <w:t>Therefore</w:t>
      </w:r>
      <w:r>
        <w:t xml:space="preserve">, the present dataset </w:t>
      </w:r>
      <w:r w:rsidR="00A90514">
        <w:t>is expected to</w:t>
      </w:r>
      <w:r>
        <w:t xml:space="preserve"> </w:t>
      </w:r>
      <w:r w:rsidR="00FC3243">
        <w:t>advance our</w:t>
      </w:r>
      <w:r w:rsidR="00FC3243">
        <w:rPr>
          <w:lang w:eastAsia="zh-CN"/>
        </w:rPr>
        <w:t xml:space="preserve"> </w:t>
      </w:r>
      <w:r>
        <w:t>understanding and prediction of tidal flat evolution and resilience.</w:t>
      </w:r>
    </w:p>
    <w:p w14:paraId="2A7AA42E" w14:textId="746538D6" w:rsidR="00195215" w:rsidRDefault="00195215" w:rsidP="00195215">
      <w:pPr>
        <w:pStyle w:val="Heading3"/>
      </w:pPr>
      <w:r w:rsidRPr="00195215">
        <w:t>Acknowledgements</w:t>
      </w:r>
      <w:r>
        <w:t>.</w:t>
      </w:r>
    </w:p>
    <w:p w14:paraId="27829999" w14:textId="241A365F" w:rsidR="00076B78" w:rsidRDefault="00904A67" w:rsidP="00142592">
      <w:r w:rsidRPr="00904A67">
        <w:t xml:space="preserve">The authors gratefully acknowledge financial support of the Joint Research Project of National Natural Science Foundation of China (No. 51761135022) – NWO (No. ALWSD.2016.026) – EPSRC (No. EP/R024537/1): Sustainable Deltas, and Project of National Natural Science Foundation of China (No. 51609269). The dataset of </w:t>
      </w:r>
      <w:proofErr w:type="spellStart"/>
      <w:r w:rsidRPr="00904A67">
        <w:t>Zuidgors</w:t>
      </w:r>
      <w:proofErr w:type="spellEnd"/>
      <w:r w:rsidRPr="00904A67">
        <w:t xml:space="preserve"> A and </w:t>
      </w:r>
      <w:proofErr w:type="spellStart"/>
      <w:r w:rsidRPr="00904A67">
        <w:t>Baarland</w:t>
      </w:r>
      <w:proofErr w:type="spellEnd"/>
      <w:r w:rsidRPr="00904A67">
        <w:t xml:space="preserve"> was obtained</w:t>
      </w:r>
      <w:r>
        <w:t xml:space="preserve"> as a part of the </w:t>
      </w:r>
      <w:r w:rsidRPr="00904A67">
        <w:t>STW-</w:t>
      </w:r>
      <w:r>
        <w:t>NW</w:t>
      </w:r>
      <w:r w:rsidR="00E5543E">
        <w:t>O</w:t>
      </w:r>
      <w:r>
        <w:t xml:space="preserve"> project</w:t>
      </w:r>
      <w:r w:rsidRPr="00904A67">
        <w:t xml:space="preserve"> (Grant No. 07324). The dataset of </w:t>
      </w:r>
      <w:proofErr w:type="spellStart"/>
      <w:r w:rsidRPr="00904A67">
        <w:t>Hellegat</w:t>
      </w:r>
      <w:proofErr w:type="spellEnd"/>
      <w:r w:rsidRPr="00904A67">
        <w:t xml:space="preserve">, was obtained as part of the NWO funded project BE-SAFE (Grant No. 850.13.011). The dataset of </w:t>
      </w:r>
      <w:proofErr w:type="spellStart"/>
      <w:r w:rsidRPr="00904A67">
        <w:t>Zuidgors</w:t>
      </w:r>
      <w:proofErr w:type="spellEnd"/>
      <w:r w:rsidRPr="00904A67">
        <w:t xml:space="preserve"> B, Paulina</w:t>
      </w:r>
      <w:r w:rsidR="00071A98">
        <w:t xml:space="preserve">, </w:t>
      </w:r>
      <w:proofErr w:type="spellStart"/>
      <w:r w:rsidRPr="00904A67">
        <w:t>Tillingham</w:t>
      </w:r>
      <w:proofErr w:type="spellEnd"/>
      <w:r w:rsidRPr="00904A67">
        <w:t xml:space="preserve"> </w:t>
      </w:r>
      <w:r w:rsidR="00071A98">
        <w:t xml:space="preserve">and </w:t>
      </w:r>
      <w:r w:rsidR="00071A98" w:rsidRPr="00071A98">
        <w:t xml:space="preserve">Donna Nook </w:t>
      </w:r>
      <w:r w:rsidRPr="00904A67">
        <w:t>was obtained as part of the EU FP7 funded project FAST (Foreshore Assessment using Space Technology) (Grant No. 607131).</w:t>
      </w:r>
      <w:r w:rsidR="00142592">
        <w:t xml:space="preserve"> </w:t>
      </w:r>
      <w:r w:rsidR="00020399">
        <w:t xml:space="preserve">B Evans and I </w:t>
      </w:r>
      <w:proofErr w:type="spellStart"/>
      <w:r w:rsidR="00020399">
        <w:t>Möller</w:t>
      </w:r>
      <w:proofErr w:type="spellEnd"/>
      <w:r w:rsidR="00020399">
        <w:t xml:space="preserve"> received support from the UK NERC RESIST project (Grant No. NE/R01082X/1) for input into the paper preparation/writing process. </w:t>
      </w:r>
      <w:r w:rsidR="00142592">
        <w:t xml:space="preserve">The dataset of </w:t>
      </w:r>
      <w:proofErr w:type="spellStart"/>
      <w:r w:rsidR="00243104" w:rsidRPr="00243104">
        <w:t>Galgeschoor</w:t>
      </w:r>
      <w:proofErr w:type="spellEnd"/>
      <w:r w:rsidR="00142592">
        <w:t xml:space="preserve"> was obtained in a project funded by Antwerp Port Authority</w:t>
      </w:r>
      <w:r w:rsidR="006976B9">
        <w:t xml:space="preserve">. </w:t>
      </w:r>
    </w:p>
    <w:p w14:paraId="24DA26B9" w14:textId="6BE562D9" w:rsidR="00917818" w:rsidRPr="00917818" w:rsidRDefault="00F5258E" w:rsidP="004F582E">
      <w:pPr>
        <w:pStyle w:val="Heading1"/>
      </w:pPr>
      <w:r>
        <w:t>References</w:t>
      </w:r>
      <w:r w:rsidR="00BB3A27">
        <w:t xml:space="preserve">  </w:t>
      </w:r>
    </w:p>
    <w:p w14:paraId="4C2B9D62" w14:textId="77777777" w:rsidR="004F582E" w:rsidRDefault="004F582E" w:rsidP="004F582E">
      <w:pPr>
        <w:ind w:left="400" w:hangingChars="200" w:hanging="400"/>
      </w:pPr>
      <w:r>
        <w:t xml:space="preserve">Andersen, T. J., </w:t>
      </w:r>
      <w:proofErr w:type="spellStart"/>
      <w:r>
        <w:t>Pejrup</w:t>
      </w:r>
      <w:proofErr w:type="spellEnd"/>
      <w:r>
        <w:t xml:space="preserve">, M. and Nielsen, A. A.: Long-term and high-resolution measurements of bed level changes in a temperate, microtidal coastal lagoon, Mar. Geol., 226(1–2), 115–125, </w:t>
      </w:r>
      <w:proofErr w:type="gramStart"/>
      <w:r>
        <w:t>doi:10.1016/j.margeo</w:t>
      </w:r>
      <w:proofErr w:type="gramEnd"/>
      <w:r>
        <w:t>.2005.09.016, 2006.</w:t>
      </w:r>
    </w:p>
    <w:p w14:paraId="4041A361" w14:textId="77777777" w:rsidR="004F582E" w:rsidRDefault="004F582E" w:rsidP="004F582E">
      <w:pPr>
        <w:ind w:left="400" w:hangingChars="200" w:hanging="400"/>
      </w:pPr>
      <w:proofErr w:type="spellStart"/>
      <w:r>
        <w:t>Balke</w:t>
      </w:r>
      <w:proofErr w:type="spellEnd"/>
      <w:r>
        <w:t>, T., Herman, P. M. J. and Bouma, T. J.: Critical transitions in disturbance-driven ecosystems: Identifying windows of opportunity for recovery, J. Ecol., 102(3), 700–708, doi:10.1111/1365-2745.12241, 2014.</w:t>
      </w:r>
    </w:p>
    <w:p w14:paraId="31258480" w14:textId="77777777" w:rsidR="004F582E" w:rsidRDefault="004F582E" w:rsidP="004F582E">
      <w:pPr>
        <w:ind w:left="400" w:hangingChars="200" w:hanging="400"/>
      </w:pPr>
      <w:r>
        <w:t xml:space="preserve">Baptist, M. J., </w:t>
      </w:r>
      <w:proofErr w:type="spellStart"/>
      <w:r>
        <w:t>Gerkema</w:t>
      </w:r>
      <w:proofErr w:type="spellEnd"/>
      <w:r>
        <w:t xml:space="preserve">, T., van </w:t>
      </w:r>
      <w:proofErr w:type="spellStart"/>
      <w:r>
        <w:t>Prooijen</w:t>
      </w:r>
      <w:proofErr w:type="spellEnd"/>
      <w:r>
        <w:t xml:space="preserve">, B. C., van Maren, D. S., van </w:t>
      </w:r>
      <w:proofErr w:type="spellStart"/>
      <w:r>
        <w:t>Regteren</w:t>
      </w:r>
      <w:proofErr w:type="spellEnd"/>
      <w:r>
        <w:t xml:space="preserve">, M., Schulz, K., </w:t>
      </w:r>
      <w:proofErr w:type="spellStart"/>
      <w:r>
        <w:t>Colosimo</w:t>
      </w:r>
      <w:proofErr w:type="spellEnd"/>
      <w:r>
        <w:t xml:space="preserve">, I., Vroom, J., van Kessel, T., </w:t>
      </w:r>
      <w:proofErr w:type="spellStart"/>
      <w:r>
        <w:t>Grasmeijer</w:t>
      </w:r>
      <w:proofErr w:type="spellEnd"/>
      <w:r>
        <w:t xml:space="preserve">, B., Willemsen, P., </w:t>
      </w:r>
      <w:proofErr w:type="spellStart"/>
      <w:r>
        <w:t>Elschot</w:t>
      </w:r>
      <w:proofErr w:type="spellEnd"/>
      <w:r>
        <w:t xml:space="preserve">, K., de Groot, A. V., </w:t>
      </w:r>
      <w:proofErr w:type="spellStart"/>
      <w:r>
        <w:t>Cleveringa</w:t>
      </w:r>
      <w:proofErr w:type="spellEnd"/>
      <w:r>
        <w:t xml:space="preserve">, J., van </w:t>
      </w:r>
      <w:proofErr w:type="spellStart"/>
      <w:r>
        <w:t>Eekelen</w:t>
      </w:r>
      <w:proofErr w:type="spellEnd"/>
      <w:r>
        <w:t xml:space="preserve">, E. M. M., </w:t>
      </w:r>
      <w:proofErr w:type="spellStart"/>
      <w:r>
        <w:t>Schuurman</w:t>
      </w:r>
      <w:proofErr w:type="spellEnd"/>
      <w:r>
        <w:t xml:space="preserve">, F., de Lange, H. J. and van </w:t>
      </w:r>
      <w:proofErr w:type="spellStart"/>
      <w:r>
        <w:t>Puijenbroek</w:t>
      </w:r>
      <w:proofErr w:type="spellEnd"/>
      <w:r>
        <w:t>, M. E. B.: Beneficial use of dredged sediment to enhance salt marsh development by applying a “Mud Motor,” Ecol. Eng., 127, 312–323, doi:10.1016/j.ecoleng.2018.11.019, 2019.</w:t>
      </w:r>
    </w:p>
    <w:p w14:paraId="0758E830" w14:textId="77777777" w:rsidR="004F582E" w:rsidRDefault="004F582E" w:rsidP="004F582E">
      <w:pPr>
        <w:ind w:left="400" w:hangingChars="200" w:hanging="400"/>
      </w:pPr>
      <w:proofErr w:type="spellStart"/>
      <w:r>
        <w:t>Belliard</w:t>
      </w:r>
      <w:proofErr w:type="spellEnd"/>
      <w:r>
        <w:t xml:space="preserve">, J.-P., </w:t>
      </w:r>
      <w:proofErr w:type="spellStart"/>
      <w:r>
        <w:t>Silinski</w:t>
      </w:r>
      <w:proofErr w:type="spellEnd"/>
      <w:r>
        <w:t xml:space="preserve">, A., </w:t>
      </w:r>
      <w:proofErr w:type="spellStart"/>
      <w:r>
        <w:t>Meire</w:t>
      </w:r>
      <w:proofErr w:type="spellEnd"/>
      <w:r>
        <w:t xml:space="preserve">, D., </w:t>
      </w:r>
      <w:proofErr w:type="spellStart"/>
      <w:r>
        <w:t>Kolokythas</w:t>
      </w:r>
      <w:proofErr w:type="spellEnd"/>
      <w:r>
        <w:t xml:space="preserve">, G., Levy, Y., Van </w:t>
      </w:r>
      <w:proofErr w:type="spellStart"/>
      <w:r>
        <w:t>Braeckel</w:t>
      </w:r>
      <w:proofErr w:type="spellEnd"/>
      <w:r>
        <w:t xml:space="preserve">, A., Bouma, T. J. and </w:t>
      </w:r>
      <w:proofErr w:type="spellStart"/>
      <w:r>
        <w:t>Temmerman</w:t>
      </w:r>
      <w:proofErr w:type="spellEnd"/>
      <w:r>
        <w:t>, S.: High-resolution bed level changes in relation to tidal and wave forcing on a narrow fringing macrotidal flat: Bridging intra-tidal, daily and seasonal sediment dynamics, Mar. Geol., 412, 123–138, doi:10.1016/j.margeo.2019.03.001, 2019.</w:t>
      </w:r>
    </w:p>
    <w:p w14:paraId="78D02A10" w14:textId="77777777" w:rsidR="004F582E" w:rsidRDefault="004F582E" w:rsidP="004F582E">
      <w:pPr>
        <w:ind w:left="400" w:hangingChars="200" w:hanging="400"/>
      </w:pPr>
      <w:r>
        <w:t xml:space="preserve">Bouma, H., Duiker, J. M. C., De Vries, P. P., Herman, P. M. J. and Wolff, W. J.: Spatial pattern of early recruitment of </w:t>
      </w:r>
      <w:proofErr w:type="spellStart"/>
      <w:r>
        <w:t>Macoma</w:t>
      </w:r>
      <w:proofErr w:type="spellEnd"/>
      <w:r>
        <w:t xml:space="preserve"> </w:t>
      </w:r>
      <w:proofErr w:type="spellStart"/>
      <w:r>
        <w:t>balthica</w:t>
      </w:r>
      <w:proofErr w:type="spellEnd"/>
      <w:r>
        <w:t xml:space="preserve"> (L.) and </w:t>
      </w:r>
      <w:proofErr w:type="spellStart"/>
      <w:r>
        <w:t>Cerastoderma</w:t>
      </w:r>
      <w:proofErr w:type="spellEnd"/>
      <w:r>
        <w:t xml:space="preserve"> </w:t>
      </w:r>
      <w:proofErr w:type="spellStart"/>
      <w:r>
        <w:t>edule</w:t>
      </w:r>
      <w:proofErr w:type="spellEnd"/>
      <w:r>
        <w:t xml:space="preserve"> (L.) in relation to sediment dynamics on a highly dynamic intertidal sandflat, J. Sea Res., 45(2), 79–93, doi:10.1016/S1385-1101(01)00054-5, 2001.</w:t>
      </w:r>
    </w:p>
    <w:p w14:paraId="64EAA398" w14:textId="77777777" w:rsidR="004F582E" w:rsidRDefault="004F582E" w:rsidP="004F582E">
      <w:pPr>
        <w:ind w:left="400" w:hangingChars="200" w:hanging="400"/>
      </w:pPr>
      <w:r>
        <w:t xml:space="preserve">Bouma, T. J., van </w:t>
      </w:r>
      <w:proofErr w:type="spellStart"/>
      <w:r>
        <w:t>Belzen</w:t>
      </w:r>
      <w:proofErr w:type="spellEnd"/>
      <w:r>
        <w:t xml:space="preserve">, J., </w:t>
      </w:r>
      <w:proofErr w:type="spellStart"/>
      <w:r>
        <w:t>Balke</w:t>
      </w:r>
      <w:proofErr w:type="spellEnd"/>
      <w:r>
        <w:t xml:space="preserve">, T., van Dalen, J., </w:t>
      </w:r>
      <w:proofErr w:type="spellStart"/>
      <w:r>
        <w:t>Klaassen</w:t>
      </w:r>
      <w:proofErr w:type="spellEnd"/>
      <w:r>
        <w:t xml:space="preserve">, P., Hartog, A. M., Callaghan, D. P., Hu, Z., </w:t>
      </w:r>
      <w:proofErr w:type="spellStart"/>
      <w:r>
        <w:t>Stive</w:t>
      </w:r>
      <w:proofErr w:type="spellEnd"/>
      <w:r>
        <w:t xml:space="preserve">, M. J. F., </w:t>
      </w:r>
      <w:proofErr w:type="spellStart"/>
      <w:r>
        <w:t>Temmerman</w:t>
      </w:r>
      <w:proofErr w:type="spellEnd"/>
      <w:r>
        <w:t xml:space="preserve">, S. and Herman, P. M. J.: Short-term mudflat dynamics drive long-term cyclic salt marsh dynamics, </w:t>
      </w:r>
      <w:proofErr w:type="spellStart"/>
      <w:r>
        <w:t>Limnol</w:t>
      </w:r>
      <w:proofErr w:type="spellEnd"/>
      <w:r>
        <w:t xml:space="preserve">. </w:t>
      </w:r>
      <w:proofErr w:type="spellStart"/>
      <w:r>
        <w:t>Oceanogr</w:t>
      </w:r>
      <w:proofErr w:type="spellEnd"/>
      <w:r>
        <w:t>., 61(6), 2261–2275, doi:10.1002/lno.10374, 2016.</w:t>
      </w:r>
    </w:p>
    <w:p w14:paraId="1892DAC2" w14:textId="77777777" w:rsidR="004F582E" w:rsidRDefault="004F582E" w:rsidP="004F582E">
      <w:pPr>
        <w:ind w:left="400" w:hangingChars="200" w:hanging="400"/>
      </w:pPr>
      <w:r>
        <w:lastRenderedPageBreak/>
        <w:t xml:space="preserve">Callaghan, D. P., Bouma, T. J., </w:t>
      </w:r>
      <w:proofErr w:type="spellStart"/>
      <w:r>
        <w:t>Klaassen</w:t>
      </w:r>
      <w:proofErr w:type="spellEnd"/>
      <w:r>
        <w:t xml:space="preserve">, P., van der Wal, D., </w:t>
      </w:r>
      <w:proofErr w:type="spellStart"/>
      <w:r>
        <w:t>Stive</w:t>
      </w:r>
      <w:proofErr w:type="spellEnd"/>
      <w:r>
        <w:t xml:space="preserve">, M. J. F. and Herman, P. M. J.: Hydrodynamic forcing on salt-marsh development: Distinguishing the relative importance of waves and tidal flows, </w:t>
      </w:r>
      <w:proofErr w:type="spellStart"/>
      <w:r>
        <w:t>Estuar</w:t>
      </w:r>
      <w:proofErr w:type="spellEnd"/>
      <w:r>
        <w:t>. Coast. Shelf Sci., 89(1), 73–88, 2010.</w:t>
      </w:r>
    </w:p>
    <w:p w14:paraId="54DF0477" w14:textId="77777777" w:rsidR="004F582E" w:rsidRDefault="004F582E" w:rsidP="004F582E">
      <w:pPr>
        <w:ind w:left="400" w:hangingChars="200" w:hanging="400"/>
      </w:pPr>
      <w:r>
        <w:t xml:space="preserve">Cao, H., Zhu, Z., </w:t>
      </w:r>
      <w:proofErr w:type="spellStart"/>
      <w:r>
        <w:t>Balke</w:t>
      </w:r>
      <w:proofErr w:type="spellEnd"/>
      <w:r>
        <w:t xml:space="preserve">, T., Zhang, L. and Bouma, T. J.: Effects of sediment disturbance regimes on Spartina seedling establishment: Implications for salt marsh creation and restoration, </w:t>
      </w:r>
      <w:proofErr w:type="spellStart"/>
      <w:r>
        <w:t>Limnol</w:t>
      </w:r>
      <w:proofErr w:type="spellEnd"/>
      <w:r>
        <w:t xml:space="preserve">. </w:t>
      </w:r>
      <w:proofErr w:type="spellStart"/>
      <w:r>
        <w:t>Oceanogr</w:t>
      </w:r>
      <w:proofErr w:type="spellEnd"/>
      <w:r>
        <w:t>., 63(2), 647–659, doi:10.1002/lno.10657, 2018.</w:t>
      </w:r>
    </w:p>
    <w:p w14:paraId="0ABB27B8" w14:textId="77777777" w:rsidR="004F582E" w:rsidRDefault="004F582E" w:rsidP="004F582E">
      <w:pPr>
        <w:ind w:left="400" w:hangingChars="200" w:hanging="400"/>
      </w:pPr>
      <w:r>
        <w:t xml:space="preserve">D’ </w:t>
      </w:r>
      <w:proofErr w:type="spellStart"/>
      <w:r>
        <w:t>Alpaos</w:t>
      </w:r>
      <w:proofErr w:type="spellEnd"/>
      <w:r>
        <w:t xml:space="preserve">, A. and </w:t>
      </w:r>
      <w:proofErr w:type="spellStart"/>
      <w:r>
        <w:t>Marani</w:t>
      </w:r>
      <w:proofErr w:type="spellEnd"/>
      <w:r>
        <w:t xml:space="preserve">, M.: Reading the signatures of biologic–geomorphic feedbacks in salt-marsh landscapes, Adv. Water </w:t>
      </w:r>
      <w:proofErr w:type="spellStart"/>
      <w:r>
        <w:t>Resour</w:t>
      </w:r>
      <w:proofErr w:type="spellEnd"/>
      <w:r>
        <w:t xml:space="preserve">., 93, Part B, 265–275, </w:t>
      </w:r>
      <w:proofErr w:type="gramStart"/>
      <w:r>
        <w:t>doi:10.1016/j.advwatres</w:t>
      </w:r>
      <w:proofErr w:type="gramEnd"/>
      <w:r>
        <w:t>.2015.09.004, 2016.</w:t>
      </w:r>
    </w:p>
    <w:p w14:paraId="48EF7331" w14:textId="77777777" w:rsidR="004F582E" w:rsidRDefault="004F582E" w:rsidP="004F582E">
      <w:pPr>
        <w:ind w:left="400" w:hangingChars="200" w:hanging="400"/>
      </w:pPr>
      <w:r>
        <w:t xml:space="preserve">Dai, Z., </w:t>
      </w:r>
      <w:proofErr w:type="spellStart"/>
      <w:r>
        <w:t>Fagherazzi</w:t>
      </w:r>
      <w:proofErr w:type="spellEnd"/>
      <w:r>
        <w:t xml:space="preserve">, S., Mei, X. and Gao, J.: Decline in suspended sediment concentration delivered by the </w:t>
      </w:r>
      <w:proofErr w:type="spellStart"/>
      <w:r>
        <w:t>Changjiang</w:t>
      </w:r>
      <w:proofErr w:type="spellEnd"/>
      <w:r>
        <w:t xml:space="preserve"> (Yangtze) River into the East China Sea between 1956 and 2013, Geomorphology, 268, 123–132, </w:t>
      </w:r>
      <w:proofErr w:type="gramStart"/>
      <w:r>
        <w:t>doi:10.1016/j.geomorph</w:t>
      </w:r>
      <w:proofErr w:type="gramEnd"/>
      <w:r>
        <w:t>.2016.06.009, 2016.</w:t>
      </w:r>
    </w:p>
    <w:p w14:paraId="2523053B" w14:textId="77777777" w:rsidR="004F582E" w:rsidRDefault="004F582E" w:rsidP="004F582E">
      <w:pPr>
        <w:ind w:left="400" w:hangingChars="200" w:hanging="400"/>
      </w:pPr>
      <w:r>
        <w:t xml:space="preserve">Dai, Z., Mei, X., Darby, S. E., Lou, Y. and Li, W.: Fluvial sediment transfer in the </w:t>
      </w:r>
      <w:proofErr w:type="spellStart"/>
      <w:r>
        <w:t>Changjiang</w:t>
      </w:r>
      <w:proofErr w:type="spellEnd"/>
      <w:r>
        <w:t xml:space="preserve"> (Yangtze) river-estuary depositional system, J. </w:t>
      </w:r>
      <w:proofErr w:type="spellStart"/>
      <w:r>
        <w:t>Hydrol</w:t>
      </w:r>
      <w:proofErr w:type="spellEnd"/>
      <w:r>
        <w:t xml:space="preserve">., 566, 719–734, </w:t>
      </w:r>
      <w:proofErr w:type="gramStart"/>
      <w:r>
        <w:t>doi:10.1016/j.jhydrol</w:t>
      </w:r>
      <w:proofErr w:type="gramEnd"/>
      <w:r>
        <w:t>.2018.09.019, 2018.</w:t>
      </w:r>
    </w:p>
    <w:p w14:paraId="4B8C6786" w14:textId="77777777" w:rsidR="004F582E" w:rsidRDefault="004F582E" w:rsidP="004F582E">
      <w:pPr>
        <w:ind w:left="400" w:hangingChars="200" w:hanging="400"/>
      </w:pPr>
      <w:proofErr w:type="spellStart"/>
      <w:r>
        <w:t>D’Alpaos</w:t>
      </w:r>
      <w:proofErr w:type="spellEnd"/>
      <w:r>
        <w:t xml:space="preserve">, A., </w:t>
      </w:r>
      <w:proofErr w:type="spellStart"/>
      <w:r>
        <w:t>Toffolon</w:t>
      </w:r>
      <w:proofErr w:type="spellEnd"/>
      <w:r>
        <w:t xml:space="preserve">, M. and </w:t>
      </w:r>
      <w:proofErr w:type="spellStart"/>
      <w:r>
        <w:t>Camporeale</w:t>
      </w:r>
      <w:proofErr w:type="spellEnd"/>
      <w:r>
        <w:t xml:space="preserve">, C.: </w:t>
      </w:r>
      <w:proofErr w:type="spellStart"/>
      <w:r>
        <w:t>Ecogeomorphological</w:t>
      </w:r>
      <w:proofErr w:type="spellEnd"/>
      <w:r>
        <w:t xml:space="preserve"> feedbacks of water fluxes, sediment transport and vegetation dynamics in rivers and estuaries, Adv. Water </w:t>
      </w:r>
      <w:proofErr w:type="spellStart"/>
      <w:r>
        <w:t>Resour</w:t>
      </w:r>
      <w:proofErr w:type="spellEnd"/>
      <w:r>
        <w:t xml:space="preserve">., 93, Part B, 151–155, </w:t>
      </w:r>
      <w:proofErr w:type="gramStart"/>
      <w:r>
        <w:t>doi:10.1016/j.advwatres</w:t>
      </w:r>
      <w:proofErr w:type="gramEnd"/>
      <w:r>
        <w:t>.2016.05.019, 2016.</w:t>
      </w:r>
    </w:p>
    <w:p w14:paraId="646C5745" w14:textId="77777777" w:rsidR="004F582E" w:rsidRDefault="004F582E" w:rsidP="004F582E">
      <w:pPr>
        <w:ind w:left="400" w:hangingChars="200" w:hanging="400"/>
      </w:pPr>
      <w:r>
        <w:t xml:space="preserve">Duarte, C., </w:t>
      </w:r>
      <w:proofErr w:type="spellStart"/>
      <w:r>
        <w:t>Losada</w:t>
      </w:r>
      <w:proofErr w:type="spellEnd"/>
      <w:r>
        <w:t xml:space="preserve">, I. J., Hendriks, I., </w:t>
      </w:r>
      <w:proofErr w:type="spellStart"/>
      <w:r>
        <w:t>Mazarrasa</w:t>
      </w:r>
      <w:proofErr w:type="spellEnd"/>
      <w:r>
        <w:t xml:space="preserve">, I. and </w:t>
      </w:r>
      <w:proofErr w:type="spellStart"/>
      <w:r>
        <w:t>Marba</w:t>
      </w:r>
      <w:proofErr w:type="spellEnd"/>
      <w:r>
        <w:t xml:space="preserve">, N.: The role of coastal plant communities for climate change mitigation and adaptation, Nat. </w:t>
      </w:r>
      <w:proofErr w:type="spellStart"/>
      <w:r>
        <w:t>Clim</w:t>
      </w:r>
      <w:proofErr w:type="spellEnd"/>
      <w:r>
        <w:t>. Change, 3, 961–968, doi:10.1038/nclimate1970, 2013.</w:t>
      </w:r>
    </w:p>
    <w:p w14:paraId="2B5CD8DF" w14:textId="77777777" w:rsidR="004F582E" w:rsidRDefault="004F582E" w:rsidP="004F582E">
      <w:pPr>
        <w:ind w:left="400" w:hangingChars="200" w:hanging="400"/>
      </w:pPr>
      <w:r>
        <w:t xml:space="preserve">Evans, B. R., </w:t>
      </w:r>
      <w:proofErr w:type="spellStart"/>
      <w:r>
        <w:t>Möller</w:t>
      </w:r>
      <w:proofErr w:type="spellEnd"/>
      <w:r>
        <w:t xml:space="preserve">, I., Spencer, T. and Smith, G.: Dynamics of salt marsh margins are related to their three-dimensional functional form, Earth Surf. Process. </w:t>
      </w:r>
      <w:proofErr w:type="spellStart"/>
      <w:r>
        <w:t>Landf</w:t>
      </w:r>
      <w:proofErr w:type="spellEnd"/>
      <w:r>
        <w:t>., 44(9), 1816–1827, doi:10.1002/esp.4614, 2019.</w:t>
      </w:r>
    </w:p>
    <w:p w14:paraId="23F89E95" w14:textId="77777777" w:rsidR="004F582E" w:rsidRDefault="004F582E" w:rsidP="004F582E">
      <w:pPr>
        <w:ind w:left="400" w:hangingChars="200" w:hanging="400"/>
      </w:pPr>
      <w:proofErr w:type="spellStart"/>
      <w:r>
        <w:t>Fagherazzi</w:t>
      </w:r>
      <w:proofErr w:type="spellEnd"/>
      <w:r>
        <w:t xml:space="preserve">, S., Kirwan, M. L., </w:t>
      </w:r>
      <w:proofErr w:type="spellStart"/>
      <w:r>
        <w:t>Mudd</w:t>
      </w:r>
      <w:proofErr w:type="spellEnd"/>
      <w:r>
        <w:t xml:space="preserve">, S. M., </w:t>
      </w:r>
      <w:proofErr w:type="spellStart"/>
      <w:r>
        <w:t>Guntenspergen</w:t>
      </w:r>
      <w:proofErr w:type="spellEnd"/>
      <w:r>
        <w:t xml:space="preserve">, G. R., </w:t>
      </w:r>
      <w:proofErr w:type="spellStart"/>
      <w:r>
        <w:t>Temmerman</w:t>
      </w:r>
      <w:proofErr w:type="spellEnd"/>
      <w:r>
        <w:t xml:space="preserve">, S., </w:t>
      </w:r>
      <w:proofErr w:type="spellStart"/>
      <w:r>
        <w:t>D’Alpaos</w:t>
      </w:r>
      <w:proofErr w:type="spellEnd"/>
      <w:r>
        <w:t xml:space="preserve">, A., Van De Koppel, J., </w:t>
      </w:r>
      <w:proofErr w:type="spellStart"/>
      <w:r>
        <w:t>Rybczyk</w:t>
      </w:r>
      <w:proofErr w:type="spellEnd"/>
      <w:r>
        <w:t xml:space="preserve">, J. M., Reyes, E., Craft, C. and Clough, J.: Numerical models of salt marsh evolution: Ecological, geomorphic, and climatic factors, Rev. </w:t>
      </w:r>
      <w:proofErr w:type="spellStart"/>
      <w:r>
        <w:t>Geophys</w:t>
      </w:r>
      <w:proofErr w:type="spellEnd"/>
      <w:r>
        <w:t>., 50(1), doi:10.1029/2011RG000359, 2012.</w:t>
      </w:r>
    </w:p>
    <w:p w14:paraId="13E87D1E" w14:textId="77777777" w:rsidR="004F582E" w:rsidRDefault="004F582E" w:rsidP="004F582E">
      <w:pPr>
        <w:ind w:left="400" w:hangingChars="200" w:hanging="400"/>
      </w:pPr>
      <w:proofErr w:type="spellStart"/>
      <w:r>
        <w:t>Folmer</w:t>
      </w:r>
      <w:proofErr w:type="spellEnd"/>
      <w:r>
        <w:t xml:space="preserve">, E., </w:t>
      </w:r>
      <w:proofErr w:type="spellStart"/>
      <w:r>
        <w:t>Dekinga</w:t>
      </w:r>
      <w:proofErr w:type="spellEnd"/>
      <w:r>
        <w:t xml:space="preserve">, A., </w:t>
      </w:r>
      <w:proofErr w:type="spellStart"/>
      <w:r>
        <w:t>Holthuijsen</w:t>
      </w:r>
      <w:proofErr w:type="spellEnd"/>
      <w:r>
        <w:t xml:space="preserve">, S., Van der Meer, J., </w:t>
      </w:r>
      <w:proofErr w:type="spellStart"/>
      <w:r>
        <w:t>Mosk</w:t>
      </w:r>
      <w:proofErr w:type="spellEnd"/>
      <w:r>
        <w:t xml:space="preserve">, D., </w:t>
      </w:r>
      <w:proofErr w:type="spellStart"/>
      <w:r>
        <w:t>Piersma</w:t>
      </w:r>
      <w:proofErr w:type="spellEnd"/>
      <w:r>
        <w:t xml:space="preserve">, T. and van der Veer, H.: Species Distribution Models of Intertidal Benthos : Tools for Assessing the Impact of Physical and Morphological Drivers on Benthos and Birds in the </w:t>
      </w:r>
      <w:proofErr w:type="spellStart"/>
      <w:r>
        <w:t>Wadden</w:t>
      </w:r>
      <w:proofErr w:type="spellEnd"/>
      <w:r>
        <w:t xml:space="preserve"> Sea, NIOZ, Texel. [online] Available from: http://www.vliz.be/imisdocs/publications/77/307577.pdf (Accessed 17 February 2020), 2017.</w:t>
      </w:r>
    </w:p>
    <w:p w14:paraId="5914AA35" w14:textId="77777777" w:rsidR="004F582E" w:rsidRDefault="004F582E" w:rsidP="004F582E">
      <w:pPr>
        <w:ind w:left="400" w:hangingChars="200" w:hanging="400"/>
      </w:pPr>
      <w:r>
        <w:t xml:space="preserve">Friedrichs, C. T.: Tidal Flat Morphodynamics: A Synthesis, in Treatise on Estuarine and Coastal Science, edited by E. </w:t>
      </w:r>
      <w:proofErr w:type="spellStart"/>
      <w:r>
        <w:t>Wolanski</w:t>
      </w:r>
      <w:proofErr w:type="spellEnd"/>
      <w:r>
        <w:t xml:space="preserve"> and D. </w:t>
      </w:r>
      <w:proofErr w:type="spellStart"/>
      <w:r>
        <w:t>McLusky</w:t>
      </w:r>
      <w:proofErr w:type="spellEnd"/>
      <w:r>
        <w:t>, pp. 137–170, Academic Press, Waltham. [online] Available from: http://www.sciencedirect.com/science/article/pii/B9780123747112003077 (Accessed 14 April 2014), 2011.</w:t>
      </w:r>
    </w:p>
    <w:p w14:paraId="08D2A9F2" w14:textId="77777777" w:rsidR="004F582E" w:rsidRDefault="004F582E" w:rsidP="004F582E">
      <w:pPr>
        <w:ind w:left="400" w:hangingChars="200" w:hanging="400"/>
      </w:pPr>
      <w:r>
        <w:t xml:space="preserve">Goldstein, E. B., Coco, G. and Plant, N. G.: A review of machine learning applications to coastal sediment transport and morphodynamics, Earth-Sci. Rev., 194, 97–108, </w:t>
      </w:r>
      <w:proofErr w:type="gramStart"/>
      <w:r>
        <w:t>doi:10.1016/j.earscirev</w:t>
      </w:r>
      <w:proofErr w:type="gramEnd"/>
      <w:r>
        <w:t>.2019.04.022, 2019.</w:t>
      </w:r>
    </w:p>
    <w:p w14:paraId="14CE519A" w14:textId="77777777" w:rsidR="004F582E" w:rsidRDefault="004F582E" w:rsidP="004F582E">
      <w:pPr>
        <w:ind w:left="400" w:hangingChars="200" w:hanging="400"/>
      </w:pPr>
      <w:r>
        <w:t xml:space="preserve">Green, M. O. and Coco, G.: Review of wave-driven sediment resuspension and transport in estuaries, Rev. </w:t>
      </w:r>
      <w:proofErr w:type="spellStart"/>
      <w:r>
        <w:t>Geophys</w:t>
      </w:r>
      <w:proofErr w:type="spellEnd"/>
      <w:r>
        <w:t>., 52(1), 77–117, doi:10.1002/2013RG000437, 2014.</w:t>
      </w:r>
    </w:p>
    <w:p w14:paraId="4A1D4C9F" w14:textId="77777777" w:rsidR="004F582E" w:rsidRDefault="004F582E" w:rsidP="004F582E">
      <w:pPr>
        <w:ind w:left="400" w:hangingChars="200" w:hanging="400"/>
      </w:pPr>
      <w:r>
        <w:lastRenderedPageBreak/>
        <w:t xml:space="preserve">Hu, Z., </w:t>
      </w:r>
      <w:proofErr w:type="spellStart"/>
      <w:r>
        <w:t>Lenting</w:t>
      </w:r>
      <w:proofErr w:type="spellEnd"/>
      <w:r>
        <w:t xml:space="preserve">, W., van der Wal, D. and Bouma, T. J.: Continuous monitoring bed-level dynamics on an intertidal flat: Introducing novel, stand-alone high-resolution SED-sensors, Geomorphology, 245, 223–230, </w:t>
      </w:r>
      <w:proofErr w:type="gramStart"/>
      <w:r>
        <w:t>doi:10.1016/j.geomorph</w:t>
      </w:r>
      <w:proofErr w:type="gramEnd"/>
      <w:r>
        <w:t>.2015.05.027, 2015.</w:t>
      </w:r>
    </w:p>
    <w:p w14:paraId="61115B22" w14:textId="77777777" w:rsidR="004F582E" w:rsidRDefault="004F582E" w:rsidP="004F582E">
      <w:pPr>
        <w:ind w:left="400" w:hangingChars="200" w:hanging="400"/>
      </w:pPr>
      <w:r>
        <w:t>Hu, Z., Yao, P., van der Wal, D. and Bouma, T. J.: Patterns and drivers of daily bed-level dynamics on two tidal flats with contrasting wave exposure, Sci. Rep., 7, 7088, doi:10.1038/s41598-017-07515-y, 2017.</w:t>
      </w:r>
    </w:p>
    <w:p w14:paraId="71E20C5A" w14:textId="77777777" w:rsidR="004F582E" w:rsidRDefault="004F582E" w:rsidP="004F582E">
      <w:pPr>
        <w:ind w:left="400" w:hangingChars="200" w:hanging="400"/>
      </w:pPr>
      <w:r>
        <w:t xml:space="preserve">Hu, Z., van der Wal, D., Cai, H., van </w:t>
      </w:r>
      <w:proofErr w:type="spellStart"/>
      <w:r>
        <w:t>Belzen</w:t>
      </w:r>
      <w:proofErr w:type="spellEnd"/>
      <w:r>
        <w:t xml:space="preserve">, J. and Bouma, T. J.: Dynamic equilibrium behaviour observed on two contrasting tidal flats from daily monitoring of bed-level changes, Geomorphology, 311, 114–126, </w:t>
      </w:r>
      <w:proofErr w:type="gramStart"/>
      <w:r>
        <w:t>doi:10.1016/j.geomorph</w:t>
      </w:r>
      <w:proofErr w:type="gramEnd"/>
      <w:r>
        <w:t>.2018.03.025, 2018.</w:t>
      </w:r>
    </w:p>
    <w:p w14:paraId="0800D335" w14:textId="77777777" w:rsidR="004F582E" w:rsidRDefault="004F582E" w:rsidP="004F582E">
      <w:pPr>
        <w:ind w:left="400" w:hangingChars="200" w:hanging="400"/>
      </w:pPr>
      <w:r>
        <w:t xml:space="preserve">Hunt, S., Bryan, K. R., </w:t>
      </w:r>
      <w:proofErr w:type="spellStart"/>
      <w:r>
        <w:t>Mullarney</w:t>
      </w:r>
      <w:proofErr w:type="spellEnd"/>
      <w:r>
        <w:t xml:space="preserve">, J. C. and Pritchard, M.: Observations of asymmetry in contrasting wave- and tidally-dominated environments within a mesotidal basin: implications for estuarine morphological evolution, Earth Surf. Process. </w:t>
      </w:r>
      <w:proofErr w:type="spellStart"/>
      <w:r>
        <w:t>Landf</w:t>
      </w:r>
      <w:proofErr w:type="spellEnd"/>
      <w:r>
        <w:t>., 41(15), 2207–2222, doi:10.1002/esp.3985, 2016.</w:t>
      </w:r>
    </w:p>
    <w:p w14:paraId="22B34B22" w14:textId="77777777" w:rsidR="004F582E" w:rsidRDefault="004F582E" w:rsidP="004F582E">
      <w:pPr>
        <w:ind w:left="400" w:hangingChars="200" w:hanging="400"/>
      </w:pPr>
      <w:r>
        <w:t xml:space="preserve">KNOX, J. C.: Valley </w:t>
      </w:r>
      <w:proofErr w:type="spellStart"/>
      <w:r>
        <w:t>Alluviation</w:t>
      </w:r>
      <w:proofErr w:type="spellEnd"/>
      <w:r>
        <w:t xml:space="preserve"> in Southwestern Wisconsin, Ann. Assoc. Am. </w:t>
      </w:r>
      <w:proofErr w:type="spellStart"/>
      <w:r>
        <w:t>Geogr</w:t>
      </w:r>
      <w:proofErr w:type="spellEnd"/>
      <w:r>
        <w:t>., 62(3), 401–410, doi:10.1111/j.1467-</w:t>
      </w:r>
      <w:proofErr w:type="gramStart"/>
      <w:r>
        <w:t>8306.1972.tb</w:t>
      </w:r>
      <w:proofErr w:type="gramEnd"/>
      <w:r>
        <w:t>00872.x, 1972.</w:t>
      </w:r>
    </w:p>
    <w:p w14:paraId="535617A4" w14:textId="77777777" w:rsidR="004F582E" w:rsidRDefault="004F582E" w:rsidP="004F582E">
      <w:pPr>
        <w:ind w:left="400" w:hangingChars="200" w:hanging="400"/>
      </w:pPr>
      <w:r>
        <w:t xml:space="preserve">Le </w:t>
      </w:r>
      <w:proofErr w:type="spellStart"/>
      <w:r>
        <w:t>Hir</w:t>
      </w:r>
      <w:proofErr w:type="spellEnd"/>
      <w:r>
        <w:t xml:space="preserve">, P., Roberts, W., </w:t>
      </w:r>
      <w:proofErr w:type="spellStart"/>
      <w:r>
        <w:t>Cazaillet</w:t>
      </w:r>
      <w:proofErr w:type="spellEnd"/>
      <w:r>
        <w:t xml:space="preserve">, O., Christie, M., </w:t>
      </w:r>
      <w:proofErr w:type="spellStart"/>
      <w:r>
        <w:t>Bassoullet</w:t>
      </w:r>
      <w:proofErr w:type="spellEnd"/>
      <w:r>
        <w:t xml:space="preserve">, P. and </w:t>
      </w:r>
      <w:proofErr w:type="spellStart"/>
      <w:r>
        <w:t>Bacher</w:t>
      </w:r>
      <w:proofErr w:type="spellEnd"/>
      <w:r>
        <w:t>, C.: Characterization of intertidal flat hydrodynamics, Cont. Shelf Res., 20(12–13), 1433–1459, 2000.</w:t>
      </w:r>
    </w:p>
    <w:p w14:paraId="28D5C293" w14:textId="77777777" w:rsidR="004F582E" w:rsidRDefault="004F582E" w:rsidP="004F582E">
      <w:pPr>
        <w:ind w:left="400" w:hangingChars="200" w:hanging="400"/>
      </w:pPr>
      <w:proofErr w:type="spellStart"/>
      <w:r>
        <w:t>Leonardi</w:t>
      </w:r>
      <w:proofErr w:type="spellEnd"/>
      <w:r>
        <w:t xml:space="preserve">, N., </w:t>
      </w:r>
      <w:proofErr w:type="spellStart"/>
      <w:r>
        <w:t>Camacina</w:t>
      </w:r>
      <w:proofErr w:type="spellEnd"/>
      <w:r>
        <w:t xml:space="preserve">, I., </w:t>
      </w:r>
      <w:proofErr w:type="spellStart"/>
      <w:r>
        <w:t>Donatelli</w:t>
      </w:r>
      <w:proofErr w:type="spellEnd"/>
      <w:r>
        <w:t xml:space="preserve">, C., </w:t>
      </w:r>
      <w:proofErr w:type="spellStart"/>
      <w:r>
        <w:t>Ganju</w:t>
      </w:r>
      <w:proofErr w:type="spellEnd"/>
      <w:r>
        <w:t xml:space="preserve">, N. K., Plater, A. J., </w:t>
      </w:r>
      <w:proofErr w:type="spellStart"/>
      <w:r>
        <w:t>Schuerch</w:t>
      </w:r>
      <w:proofErr w:type="spellEnd"/>
      <w:r>
        <w:t xml:space="preserve">, M. and </w:t>
      </w:r>
      <w:proofErr w:type="spellStart"/>
      <w:r>
        <w:t>Temmerman</w:t>
      </w:r>
      <w:proofErr w:type="spellEnd"/>
      <w:r>
        <w:t xml:space="preserve">, S.: Dynamic interactions between coastal storms and salt marshes: A review, Geomorphology, 301, 92–107, </w:t>
      </w:r>
      <w:proofErr w:type="gramStart"/>
      <w:r>
        <w:t>doi:10.1016/j.geomorph</w:t>
      </w:r>
      <w:proofErr w:type="gramEnd"/>
      <w:r>
        <w:t>.2017.11.001, 2018.</w:t>
      </w:r>
    </w:p>
    <w:p w14:paraId="2B964CA2" w14:textId="77777777" w:rsidR="004F582E" w:rsidRDefault="004F582E" w:rsidP="004F582E">
      <w:pPr>
        <w:ind w:left="400" w:hangingChars="200" w:hanging="400"/>
      </w:pPr>
      <w:r>
        <w:t xml:space="preserve">Lesser, G. R., </w:t>
      </w:r>
      <w:proofErr w:type="spellStart"/>
      <w:r>
        <w:t>Roelvink</w:t>
      </w:r>
      <w:proofErr w:type="spellEnd"/>
      <w:r>
        <w:t xml:space="preserve">, J. A., van Kester, J. A. T. M. and Stelling, G. S.: Development and validation of a three-dimensional morphological model, Coast. Eng., 51(8–9), 883–915, </w:t>
      </w:r>
      <w:proofErr w:type="gramStart"/>
      <w:r>
        <w:t>doi:10.1016/j.coastaleng</w:t>
      </w:r>
      <w:proofErr w:type="gramEnd"/>
      <w:r>
        <w:t>.2004.07.014, 2004.</w:t>
      </w:r>
    </w:p>
    <w:p w14:paraId="4006A46A" w14:textId="77777777" w:rsidR="004F582E" w:rsidRDefault="004F582E" w:rsidP="004F582E">
      <w:pPr>
        <w:ind w:left="400" w:hangingChars="200" w:hanging="400"/>
      </w:pPr>
      <w:proofErr w:type="spellStart"/>
      <w:r>
        <w:t>Mariotti</w:t>
      </w:r>
      <w:proofErr w:type="spellEnd"/>
      <w:r>
        <w:t xml:space="preserve">, G. and </w:t>
      </w:r>
      <w:proofErr w:type="spellStart"/>
      <w:r>
        <w:t>Fagherazzi</w:t>
      </w:r>
      <w:proofErr w:type="spellEnd"/>
      <w:r>
        <w:t xml:space="preserve">, S.: A numerical model for the coupled long-term evolution of salt marshes and tidal flats, J. </w:t>
      </w:r>
      <w:proofErr w:type="spellStart"/>
      <w:r>
        <w:t>Geophys</w:t>
      </w:r>
      <w:proofErr w:type="spellEnd"/>
      <w:r>
        <w:t>. Res.-Earth Surf., 115, F01004, doi:10.1029/2009JF001326, 2010.</w:t>
      </w:r>
    </w:p>
    <w:p w14:paraId="59DE4DDF" w14:textId="77777777" w:rsidR="004F582E" w:rsidRDefault="004F582E" w:rsidP="004F582E">
      <w:pPr>
        <w:ind w:left="400" w:hangingChars="200" w:hanging="400"/>
      </w:pPr>
      <w:proofErr w:type="spellStart"/>
      <w:r>
        <w:t>Mcleod</w:t>
      </w:r>
      <w:proofErr w:type="spellEnd"/>
      <w:r>
        <w:t>, E., Chmura, G. L., Bouillon, S., Salm, R., Bjork, M., Duarte, C. M., Lovelock, C. E., Schlesinger, W. H. and Silliman, B. R.: A blueprint for blue carbon: toward an improved understanding of the role of vegetated coastal habitats in sequestering CO2, Front. Ecol. Environ., 9(10), 552–560, doi:10.1890/110004, 2011.</w:t>
      </w:r>
    </w:p>
    <w:p w14:paraId="405E5C46" w14:textId="77777777" w:rsidR="004F582E" w:rsidRDefault="004F582E" w:rsidP="004F582E">
      <w:pPr>
        <w:ind w:left="400" w:hangingChars="200" w:hanging="400"/>
      </w:pPr>
      <w:proofErr w:type="spellStart"/>
      <w:r>
        <w:t>Mcowen</w:t>
      </w:r>
      <w:proofErr w:type="spellEnd"/>
      <w:r>
        <w:t xml:space="preserve">, C. J., </w:t>
      </w:r>
      <w:proofErr w:type="spellStart"/>
      <w:r>
        <w:t>Weatherdon</w:t>
      </w:r>
      <w:proofErr w:type="spellEnd"/>
      <w:r>
        <w:t xml:space="preserve">, L. V., Van </w:t>
      </w:r>
      <w:proofErr w:type="spellStart"/>
      <w:r>
        <w:t>Bochove</w:t>
      </w:r>
      <w:proofErr w:type="spellEnd"/>
      <w:r>
        <w:t xml:space="preserve">, J.-W., Sullivan, E., Blyth, S., </w:t>
      </w:r>
      <w:proofErr w:type="spellStart"/>
      <w:r>
        <w:t>Zockler</w:t>
      </w:r>
      <w:proofErr w:type="spellEnd"/>
      <w:r>
        <w:t xml:space="preserve">, C., Stanwell-Smith, D., Kingston, N., Martin, C. S., Spalding, M. and Fletcher, S.: A global map of saltmarshes, </w:t>
      </w:r>
      <w:proofErr w:type="spellStart"/>
      <w:r>
        <w:t>Biodivers</w:t>
      </w:r>
      <w:proofErr w:type="spellEnd"/>
      <w:r>
        <w:t>. Data J., 5, UNSP e11764, doi:10.3897/BDJ.</w:t>
      </w:r>
      <w:proofErr w:type="gramStart"/>
      <w:r>
        <w:t>5.e</w:t>
      </w:r>
      <w:proofErr w:type="gramEnd"/>
      <w:r>
        <w:t>11764, 2017.</w:t>
      </w:r>
    </w:p>
    <w:p w14:paraId="7F06B15B" w14:textId="77777777" w:rsidR="004F582E" w:rsidRDefault="004F582E" w:rsidP="004F582E">
      <w:pPr>
        <w:ind w:left="400" w:hangingChars="200" w:hanging="400"/>
      </w:pPr>
      <w:proofErr w:type="spellStart"/>
      <w:r>
        <w:t>Möller</w:t>
      </w:r>
      <w:proofErr w:type="spellEnd"/>
      <w:r>
        <w:t xml:space="preserve">, I., Spencer, T., French, J. R., Leggett, D. J. and Dixon, M.: Wave transformation over salt marshes: A field and numerical modelling study from north Norfolk, England, </w:t>
      </w:r>
      <w:proofErr w:type="spellStart"/>
      <w:r>
        <w:t>Estuar</w:t>
      </w:r>
      <w:proofErr w:type="spellEnd"/>
      <w:r>
        <w:t>. Coast. Shelf Sci., 49(3), 411–426, doi:10.1006/ecss.1999.0509, 1999.</w:t>
      </w:r>
    </w:p>
    <w:p w14:paraId="3ECEFEA6" w14:textId="77777777" w:rsidR="004F582E" w:rsidRDefault="004F582E" w:rsidP="004F582E">
      <w:pPr>
        <w:ind w:left="400" w:hangingChars="200" w:hanging="400"/>
      </w:pPr>
      <w:proofErr w:type="spellStart"/>
      <w:r>
        <w:t>Möller</w:t>
      </w:r>
      <w:proofErr w:type="spellEnd"/>
      <w:r>
        <w:t xml:space="preserve">, I., </w:t>
      </w:r>
      <w:proofErr w:type="spellStart"/>
      <w:r>
        <w:t>Kudella</w:t>
      </w:r>
      <w:proofErr w:type="spellEnd"/>
      <w:r>
        <w:t xml:space="preserve">, M., </w:t>
      </w:r>
      <w:proofErr w:type="spellStart"/>
      <w:r>
        <w:t>Rupprecht</w:t>
      </w:r>
      <w:proofErr w:type="spellEnd"/>
      <w:r>
        <w:t xml:space="preserve">, F., Spencer, T., Paul, M., van </w:t>
      </w:r>
      <w:proofErr w:type="spellStart"/>
      <w:r>
        <w:t>Wesenbeeck</w:t>
      </w:r>
      <w:proofErr w:type="spellEnd"/>
      <w:r>
        <w:t xml:space="preserve">, B. K., Wolters, G., Jensen, K., Bouma, T. J., Miranda-Lange, M. and </w:t>
      </w:r>
      <w:proofErr w:type="spellStart"/>
      <w:r>
        <w:t>Schimmels</w:t>
      </w:r>
      <w:proofErr w:type="spellEnd"/>
      <w:r>
        <w:t xml:space="preserve">, S.: Wave attenuation over coastal salt marshes under storm surge conditions, Nat. </w:t>
      </w:r>
      <w:proofErr w:type="spellStart"/>
      <w:r>
        <w:t>Geosci</w:t>
      </w:r>
      <w:proofErr w:type="spellEnd"/>
      <w:r>
        <w:t>., 7(10), 727–731, doi:10.1038/ngeo2251, 2014.</w:t>
      </w:r>
    </w:p>
    <w:p w14:paraId="260BF342" w14:textId="77777777" w:rsidR="004F582E" w:rsidRDefault="004F582E" w:rsidP="004F582E">
      <w:pPr>
        <w:ind w:left="400" w:hangingChars="200" w:hanging="400"/>
      </w:pPr>
      <w:proofErr w:type="spellStart"/>
      <w:r>
        <w:lastRenderedPageBreak/>
        <w:t>Nambu</w:t>
      </w:r>
      <w:proofErr w:type="spellEnd"/>
      <w:r>
        <w:t xml:space="preserve">, R., Saito, H., Tanaka, Y., </w:t>
      </w:r>
      <w:proofErr w:type="spellStart"/>
      <w:r>
        <w:t>Higano</w:t>
      </w:r>
      <w:proofErr w:type="spellEnd"/>
      <w:r>
        <w:t xml:space="preserve">, J. and </w:t>
      </w:r>
      <w:proofErr w:type="spellStart"/>
      <w:r>
        <w:t>Kuwahara</w:t>
      </w:r>
      <w:proofErr w:type="spellEnd"/>
      <w:r>
        <w:t xml:space="preserve">, H.: Wave actions and topography determine the small-scale spatial distribution of newly settled </w:t>
      </w:r>
      <w:proofErr w:type="spellStart"/>
      <w:r>
        <w:t>Asari</w:t>
      </w:r>
      <w:proofErr w:type="spellEnd"/>
      <w:r>
        <w:t xml:space="preserve"> clams </w:t>
      </w:r>
      <w:proofErr w:type="spellStart"/>
      <w:r>
        <w:t>Ruditapes</w:t>
      </w:r>
      <w:proofErr w:type="spellEnd"/>
      <w:r>
        <w:t xml:space="preserve"> </w:t>
      </w:r>
      <w:proofErr w:type="spellStart"/>
      <w:r>
        <w:t>philippinarum</w:t>
      </w:r>
      <w:proofErr w:type="spellEnd"/>
      <w:r>
        <w:t xml:space="preserve"> on a tidal flat, </w:t>
      </w:r>
      <w:proofErr w:type="spellStart"/>
      <w:r>
        <w:t>Estuar</w:t>
      </w:r>
      <w:proofErr w:type="spellEnd"/>
      <w:r>
        <w:t>. Coast. Shelf Sci., 99, 1–9, 2012.</w:t>
      </w:r>
    </w:p>
    <w:p w14:paraId="337FF35C" w14:textId="77777777" w:rsidR="004F582E" w:rsidRDefault="004F582E" w:rsidP="004F582E">
      <w:pPr>
        <w:ind w:left="400" w:hangingChars="200" w:hanging="400"/>
      </w:pPr>
      <w:proofErr w:type="spellStart"/>
      <w:r>
        <w:t>Schuerch</w:t>
      </w:r>
      <w:proofErr w:type="spellEnd"/>
      <w:r>
        <w:t xml:space="preserve">, M., Spencer, T., </w:t>
      </w:r>
      <w:proofErr w:type="spellStart"/>
      <w:r>
        <w:t>Temmerman</w:t>
      </w:r>
      <w:proofErr w:type="spellEnd"/>
      <w:r>
        <w:t xml:space="preserve">, S., Kirwan, M. L., Wolff, C., </w:t>
      </w:r>
      <w:proofErr w:type="spellStart"/>
      <w:r>
        <w:t>Lincke</w:t>
      </w:r>
      <w:proofErr w:type="spellEnd"/>
      <w:r>
        <w:t xml:space="preserve">, D., </w:t>
      </w:r>
      <w:proofErr w:type="spellStart"/>
      <w:r>
        <w:t>McOwen</w:t>
      </w:r>
      <w:proofErr w:type="spellEnd"/>
      <w:r>
        <w:t xml:space="preserve">, C. J., Pickering, M. D., Reef, R., </w:t>
      </w:r>
      <w:proofErr w:type="spellStart"/>
      <w:r>
        <w:t>Vafeidis</w:t>
      </w:r>
      <w:proofErr w:type="spellEnd"/>
      <w:r>
        <w:t xml:space="preserve">, A. T., </w:t>
      </w:r>
      <w:proofErr w:type="spellStart"/>
      <w:r>
        <w:t>Hinkel</w:t>
      </w:r>
      <w:proofErr w:type="spellEnd"/>
      <w:r>
        <w:t>, J., Nicholls, R. J. and Brown, S.: Future response of global coastal wetlands to sea-level rise, Nature, 561(7722), 231-+, doi:10.1038/s41586-018-0476-5, 2018.</w:t>
      </w:r>
    </w:p>
    <w:p w14:paraId="4EA7D5BB" w14:textId="77777777" w:rsidR="004F582E" w:rsidRDefault="004F582E" w:rsidP="004F582E">
      <w:pPr>
        <w:ind w:left="400" w:hangingChars="200" w:hanging="400"/>
      </w:pPr>
      <w:r>
        <w:t xml:space="preserve">Schwarz, C., Bouma, T. J., Zhang, L. Q., </w:t>
      </w:r>
      <w:proofErr w:type="spellStart"/>
      <w:r>
        <w:t>Temmerman</w:t>
      </w:r>
      <w:proofErr w:type="spellEnd"/>
      <w:r>
        <w:t xml:space="preserve">, S., </w:t>
      </w:r>
      <w:proofErr w:type="spellStart"/>
      <w:r>
        <w:t>Ysebaert</w:t>
      </w:r>
      <w:proofErr w:type="spellEnd"/>
      <w:r>
        <w:t>, T. and Herman, P. M. J.: Interactions between plant traits and sediment characteristics influencing species establishment and scale-dependent feedbacks in salt marsh ecosystems, Geomorphology, 250, 298–307, doi:10.1016/j.geomorph.2015.09.013, 2015.</w:t>
      </w:r>
    </w:p>
    <w:p w14:paraId="17BF4173" w14:textId="77777777" w:rsidR="004F582E" w:rsidRDefault="004F582E" w:rsidP="004F582E">
      <w:pPr>
        <w:ind w:left="400" w:hangingChars="200" w:hanging="400"/>
      </w:pPr>
      <w:r>
        <w:t xml:space="preserve">Shi, B. W., Yang, S. L., Wang, Y. P., Yu, Q. and Li, M. L.: </w:t>
      </w:r>
      <w:proofErr w:type="spellStart"/>
      <w:r>
        <w:t>Intratidal</w:t>
      </w:r>
      <w:proofErr w:type="spellEnd"/>
      <w:r>
        <w:t xml:space="preserve"> erosion and deposition rates inferred from field observations of hydrodynamic and sedimentary processes: A case study of a mudflat-saltmarsh transition at the Yangtze delta front, Cont. Shelf Res., 90, 109–116, doi:10.1016/j.csr.2014.01.019, 2014.</w:t>
      </w:r>
    </w:p>
    <w:p w14:paraId="1F3E9C71" w14:textId="77777777" w:rsidR="004F582E" w:rsidRDefault="004F582E" w:rsidP="004F582E">
      <w:pPr>
        <w:ind w:left="400" w:hangingChars="200" w:hanging="400"/>
      </w:pPr>
      <w:proofErr w:type="spellStart"/>
      <w:r>
        <w:t>Silinski</w:t>
      </w:r>
      <w:proofErr w:type="spellEnd"/>
      <w:r>
        <w:t xml:space="preserve">, A., van, B., </w:t>
      </w:r>
      <w:proofErr w:type="spellStart"/>
      <w:r>
        <w:t>Fransen</w:t>
      </w:r>
      <w:proofErr w:type="spellEnd"/>
      <w:r>
        <w:t xml:space="preserve">, E., Bouma, T. J., Troch, P., </w:t>
      </w:r>
      <w:proofErr w:type="spellStart"/>
      <w:r>
        <w:t>Meire</w:t>
      </w:r>
      <w:proofErr w:type="spellEnd"/>
      <w:r>
        <w:t xml:space="preserve">, P. and </w:t>
      </w:r>
      <w:proofErr w:type="spellStart"/>
      <w:r>
        <w:t>Temmerman</w:t>
      </w:r>
      <w:proofErr w:type="spellEnd"/>
      <w:r>
        <w:t xml:space="preserve">, S.: Quantifying critical conditions for seaward expansion of tidal marshes: A transplantation experiment, </w:t>
      </w:r>
      <w:proofErr w:type="spellStart"/>
      <w:r>
        <w:t>Estuar</w:t>
      </w:r>
      <w:proofErr w:type="spellEnd"/>
      <w:r>
        <w:t xml:space="preserve">. Coast. Shelf Sci., 169, 227–237, </w:t>
      </w:r>
      <w:proofErr w:type="gramStart"/>
      <w:r>
        <w:t>doi:10.1016/j.ecss</w:t>
      </w:r>
      <w:proofErr w:type="gramEnd"/>
      <w:r>
        <w:t>.2015.12.012, 2016.</w:t>
      </w:r>
    </w:p>
    <w:p w14:paraId="40044F5A" w14:textId="77777777" w:rsidR="004F582E" w:rsidRDefault="004F582E" w:rsidP="004F582E">
      <w:pPr>
        <w:ind w:left="400" w:hangingChars="200" w:hanging="400"/>
      </w:pPr>
      <w:r>
        <w:t xml:space="preserve">Spencer, T., </w:t>
      </w:r>
      <w:proofErr w:type="spellStart"/>
      <w:r>
        <w:t>Möller</w:t>
      </w:r>
      <w:proofErr w:type="spellEnd"/>
      <w:r>
        <w:t xml:space="preserve">, I., </w:t>
      </w:r>
      <w:proofErr w:type="spellStart"/>
      <w:r>
        <w:t>Rupprecht</w:t>
      </w:r>
      <w:proofErr w:type="spellEnd"/>
      <w:r>
        <w:t xml:space="preserve">, F., Bouma, T. J., </w:t>
      </w:r>
      <w:proofErr w:type="spellStart"/>
      <w:r>
        <w:t>Wesenbeeck</w:t>
      </w:r>
      <w:proofErr w:type="spellEnd"/>
      <w:r>
        <w:t xml:space="preserve">, B. K. van, </w:t>
      </w:r>
      <w:proofErr w:type="spellStart"/>
      <w:r>
        <w:t>Kudella</w:t>
      </w:r>
      <w:proofErr w:type="spellEnd"/>
      <w:r>
        <w:t xml:space="preserve">, M., Paul, M., Jensen, K., Wolters, G., Miranda‐Lange, M. and </w:t>
      </w:r>
      <w:proofErr w:type="spellStart"/>
      <w:r>
        <w:t>Schimmels</w:t>
      </w:r>
      <w:proofErr w:type="spellEnd"/>
      <w:r>
        <w:t xml:space="preserve">, S.: Salt marsh surface survives true-to-scale simulated storm surges, Earth Surf. Process. </w:t>
      </w:r>
      <w:proofErr w:type="spellStart"/>
      <w:r>
        <w:t>Landf</w:t>
      </w:r>
      <w:proofErr w:type="spellEnd"/>
      <w:r>
        <w:t>., 41(4), 543–552, doi:10.1002/esp.3867, 2016.</w:t>
      </w:r>
    </w:p>
    <w:p w14:paraId="0065014C" w14:textId="77777777" w:rsidR="004F582E" w:rsidRDefault="004F582E" w:rsidP="004F582E">
      <w:pPr>
        <w:ind w:left="400" w:hangingChars="200" w:hanging="400"/>
      </w:pPr>
      <w:proofErr w:type="spellStart"/>
      <w:r>
        <w:t>Temmerman</w:t>
      </w:r>
      <w:proofErr w:type="spellEnd"/>
      <w:r>
        <w:t>, S. and Kirwan, M. L.: Building land with a rising sea, Science, 349(6248), 588–589, doi:10.1126/science.aac8312, 2015.</w:t>
      </w:r>
    </w:p>
    <w:p w14:paraId="3DEF6CAB" w14:textId="77777777" w:rsidR="004F582E" w:rsidRDefault="004F582E" w:rsidP="004F582E">
      <w:pPr>
        <w:ind w:left="400" w:hangingChars="200" w:hanging="400"/>
      </w:pPr>
      <w:proofErr w:type="spellStart"/>
      <w:r>
        <w:t>Temmerman</w:t>
      </w:r>
      <w:proofErr w:type="spellEnd"/>
      <w:r>
        <w:t xml:space="preserve">, S., </w:t>
      </w:r>
      <w:proofErr w:type="spellStart"/>
      <w:r>
        <w:t>Meire</w:t>
      </w:r>
      <w:proofErr w:type="spellEnd"/>
      <w:r>
        <w:t xml:space="preserve">, P., Bouma, T. J., Herman, P. M. J., </w:t>
      </w:r>
      <w:proofErr w:type="spellStart"/>
      <w:r>
        <w:t>Ysebaert</w:t>
      </w:r>
      <w:proofErr w:type="spellEnd"/>
      <w:r>
        <w:t xml:space="preserve">, T. and De </w:t>
      </w:r>
      <w:proofErr w:type="spellStart"/>
      <w:r>
        <w:t>Vriend</w:t>
      </w:r>
      <w:proofErr w:type="spellEnd"/>
      <w:r>
        <w:t>, H. J.: Ecosystem-based coastal defence in the face of global change, Nature, 504(7478), 79–83, doi:10.1038/nature12859, 2013.</w:t>
      </w:r>
    </w:p>
    <w:p w14:paraId="2528AE79" w14:textId="77777777" w:rsidR="004F582E" w:rsidRDefault="004F582E" w:rsidP="004F582E">
      <w:pPr>
        <w:ind w:left="400" w:hangingChars="200" w:hanging="400"/>
      </w:pPr>
      <w:r>
        <w:t xml:space="preserve">Tucker, M. J. and Pitt, E. G.: Waves in Ocean Engineering, 1 edition., Elsevier Science, </w:t>
      </w:r>
      <w:proofErr w:type="gramStart"/>
      <w:r>
        <w:t>Amsterdam ;</w:t>
      </w:r>
      <w:proofErr w:type="gramEnd"/>
      <w:r>
        <w:t xml:space="preserve"> New York., 2001.</w:t>
      </w:r>
    </w:p>
    <w:p w14:paraId="24BA0B5C" w14:textId="77777777" w:rsidR="004F582E" w:rsidRDefault="004F582E" w:rsidP="004F582E">
      <w:pPr>
        <w:ind w:left="400" w:hangingChars="200" w:hanging="400"/>
      </w:pPr>
      <w:r>
        <w:t xml:space="preserve">Van Eerden, M. R., </w:t>
      </w:r>
      <w:proofErr w:type="spellStart"/>
      <w:r>
        <w:t>Drent</w:t>
      </w:r>
      <w:proofErr w:type="spellEnd"/>
      <w:r>
        <w:t>, R. H., Stahl, J. and Bakker, J. P.: Connecting seas: western Palaearctic continental flyway for water birds in the perspective of changing land use and climate, Glob. Change Biol., 11(6), 894–908, doi:10.1111/j.1365-2486.</w:t>
      </w:r>
      <w:proofErr w:type="gramStart"/>
      <w:r>
        <w:t>2005.00940.x</w:t>
      </w:r>
      <w:proofErr w:type="gramEnd"/>
      <w:r>
        <w:t>, 2005.</w:t>
      </w:r>
    </w:p>
    <w:p w14:paraId="10529321" w14:textId="77777777" w:rsidR="004F582E" w:rsidRDefault="004F582E" w:rsidP="004F582E">
      <w:pPr>
        <w:ind w:left="400" w:hangingChars="200" w:hanging="400"/>
      </w:pPr>
      <w:proofErr w:type="spellStart"/>
      <w:r>
        <w:t>Vuik</w:t>
      </w:r>
      <w:proofErr w:type="spellEnd"/>
      <w:r>
        <w:t xml:space="preserve">, V., </w:t>
      </w:r>
      <w:proofErr w:type="spellStart"/>
      <w:r>
        <w:t>Jonkman</w:t>
      </w:r>
      <w:proofErr w:type="spellEnd"/>
      <w:r>
        <w:t xml:space="preserve">, S. N., </w:t>
      </w:r>
      <w:proofErr w:type="spellStart"/>
      <w:r>
        <w:t>Borsje</w:t>
      </w:r>
      <w:proofErr w:type="spellEnd"/>
      <w:r>
        <w:t xml:space="preserve">, B. W. and Suzuki, T.: Nature-based flood protection: The efficiency of vegetated foreshores for reducing wave loads on coastal dikes, Coast. Eng., 116, 42–56, </w:t>
      </w:r>
      <w:proofErr w:type="gramStart"/>
      <w:r>
        <w:t>doi:10.1016/j.coastaleng</w:t>
      </w:r>
      <w:proofErr w:type="gramEnd"/>
      <w:r>
        <w:t>.2016.06.001, 2016.</w:t>
      </w:r>
    </w:p>
    <w:p w14:paraId="4AE31023" w14:textId="77777777" w:rsidR="004F582E" w:rsidRDefault="004F582E" w:rsidP="004F582E">
      <w:pPr>
        <w:ind w:left="400" w:hangingChars="200" w:hanging="400"/>
      </w:pPr>
      <w:r>
        <w:t xml:space="preserve">Whitehouse, R. J. S. and Mitchener, H. J.: Observations of the morphodynamic behaviour of an intertidal mudflat at different timescales, Geol. Soc. </w:t>
      </w:r>
      <w:proofErr w:type="spellStart"/>
      <w:r>
        <w:t>Lond</w:t>
      </w:r>
      <w:proofErr w:type="spellEnd"/>
      <w:r>
        <w:t>. Spec. Publ., 139(1), 255–271, doi:10.1144/GSL.SP.1998.139.01.21, 1998.</w:t>
      </w:r>
    </w:p>
    <w:p w14:paraId="03EEDC92" w14:textId="77777777" w:rsidR="004F582E" w:rsidRDefault="004F582E" w:rsidP="004F582E">
      <w:pPr>
        <w:ind w:left="400" w:hangingChars="200" w:hanging="400"/>
      </w:pPr>
      <w:r>
        <w:t xml:space="preserve">Willemsen, P. W. J. M., </w:t>
      </w:r>
      <w:proofErr w:type="spellStart"/>
      <w:r>
        <w:t>Borsje</w:t>
      </w:r>
      <w:proofErr w:type="spellEnd"/>
      <w:r>
        <w:t xml:space="preserve">, B. W., </w:t>
      </w:r>
      <w:proofErr w:type="spellStart"/>
      <w:r>
        <w:t>Hulscher</w:t>
      </w:r>
      <w:proofErr w:type="spellEnd"/>
      <w:r>
        <w:t xml:space="preserve">, S. J. M. H., Van der Wal, D., Zhu, Z., </w:t>
      </w:r>
      <w:proofErr w:type="spellStart"/>
      <w:r>
        <w:t>Oteman</w:t>
      </w:r>
      <w:proofErr w:type="spellEnd"/>
      <w:r>
        <w:t xml:space="preserve">, B., Evans, B., Moller, I. and Bouma, T. J.: Quantifying Bed Level Change at the Transition of Tidal Flat and Salt Marsh: Can We Understand the Lateral Location of the Marsh Edge?, J. </w:t>
      </w:r>
      <w:proofErr w:type="spellStart"/>
      <w:r>
        <w:t>Geophys</w:t>
      </w:r>
      <w:proofErr w:type="spellEnd"/>
      <w:r>
        <w:t>. Res.-Earth Surf., 123(10), 2509–2524, doi:10.1029/2018JF004742, 2018.</w:t>
      </w:r>
    </w:p>
    <w:p w14:paraId="7D9075F2" w14:textId="77777777" w:rsidR="004F582E" w:rsidRDefault="004F582E" w:rsidP="004F582E">
      <w:pPr>
        <w:ind w:left="400" w:hangingChars="200" w:hanging="400"/>
      </w:pPr>
      <w:r>
        <w:lastRenderedPageBreak/>
        <w:t xml:space="preserve">Yang, S. L., Li, H., </w:t>
      </w:r>
      <w:proofErr w:type="spellStart"/>
      <w:r>
        <w:t>Ysebaert</w:t>
      </w:r>
      <w:proofErr w:type="spellEnd"/>
      <w:r>
        <w:t xml:space="preserve">, T., Bouma, T. J., Zhang, W. X., Wang, Y. Y., Li, P., Li, M. and Ding, P. X.: Spatial and temporal variations in sediment grain size in tidal wetlands, Yangtze Delta: On the role of physical and biotic controls, </w:t>
      </w:r>
      <w:proofErr w:type="spellStart"/>
      <w:r>
        <w:t>Estuar</w:t>
      </w:r>
      <w:proofErr w:type="spellEnd"/>
      <w:r>
        <w:t>. Coast. Shelf Sci., 77(4), 657–671, 2008.</w:t>
      </w:r>
    </w:p>
    <w:p w14:paraId="2A09CBDD" w14:textId="77777777" w:rsidR="004F582E" w:rsidRDefault="004F582E" w:rsidP="004F582E">
      <w:pPr>
        <w:ind w:left="400" w:hangingChars="200" w:hanging="400"/>
      </w:pPr>
      <w:r>
        <w:t xml:space="preserve">Zhu, Q., Yang, S. and Ma, Y.: Intra-tidal sedimentary processes associated with combined wave–current action on an exposed, erosional mudflat, </w:t>
      </w:r>
      <w:proofErr w:type="spellStart"/>
      <w:r>
        <w:t>southeastern</w:t>
      </w:r>
      <w:proofErr w:type="spellEnd"/>
      <w:r>
        <w:t xml:space="preserve"> Yangtze River Delta, China, Mar. Geol., 347, 95–106, </w:t>
      </w:r>
      <w:proofErr w:type="gramStart"/>
      <w:r>
        <w:t>doi:10.1016/j.margeo</w:t>
      </w:r>
      <w:proofErr w:type="gramEnd"/>
      <w:r>
        <w:t>.2013.11.005, 2014.</w:t>
      </w:r>
    </w:p>
    <w:p w14:paraId="615B24FA" w14:textId="244F704B" w:rsidR="00FE620D" w:rsidRDefault="00FE620D" w:rsidP="006A2429">
      <w:pPr>
        <w:ind w:left="400" w:hangingChars="200" w:hanging="400"/>
      </w:pPr>
    </w:p>
    <w:p w14:paraId="0E336DBF" w14:textId="77777777" w:rsidR="00FE620D" w:rsidRDefault="00FE620D" w:rsidP="006A2429">
      <w:pPr>
        <w:ind w:left="400" w:hangingChars="200" w:hanging="400"/>
      </w:pPr>
    </w:p>
    <w:p w14:paraId="5CA237A9" w14:textId="00A67DC4" w:rsidR="00D51678" w:rsidRDefault="00D51678" w:rsidP="006A2429">
      <w:pPr>
        <w:ind w:left="400" w:hangingChars="200" w:hanging="400"/>
      </w:pPr>
      <w:r>
        <w:br w:type="page"/>
      </w:r>
    </w:p>
    <w:tbl>
      <w:tblPr>
        <w:tblpPr w:leftFromText="180" w:rightFromText="180" w:vertAnchor="page" w:horzAnchor="margin" w:tblpY="1456"/>
        <w:tblW w:w="10136" w:type="dxa"/>
        <w:tblBorders>
          <w:top w:val="single" w:sz="8" w:space="0" w:color="auto"/>
          <w:bottom w:val="single" w:sz="8" w:space="0" w:color="auto"/>
        </w:tblBorders>
        <w:tblCellMar>
          <w:left w:w="0" w:type="dxa"/>
          <w:right w:w="0" w:type="dxa"/>
        </w:tblCellMar>
        <w:tblLook w:val="04A0" w:firstRow="1" w:lastRow="0" w:firstColumn="1" w:lastColumn="0" w:noHBand="0" w:noVBand="1"/>
      </w:tblPr>
      <w:tblGrid>
        <w:gridCol w:w="709"/>
        <w:gridCol w:w="1091"/>
        <w:gridCol w:w="1502"/>
        <w:gridCol w:w="825"/>
        <w:gridCol w:w="956"/>
        <w:gridCol w:w="669"/>
        <w:gridCol w:w="898"/>
        <w:gridCol w:w="1180"/>
        <w:gridCol w:w="1171"/>
        <w:gridCol w:w="1135"/>
      </w:tblGrid>
      <w:tr w:rsidR="00D51678" w:rsidRPr="00D51678" w14:paraId="2332CA31" w14:textId="77777777" w:rsidTr="00614104">
        <w:trPr>
          <w:trHeight w:val="379"/>
        </w:trPr>
        <w:tc>
          <w:tcPr>
            <w:tcW w:w="709" w:type="dxa"/>
            <w:tcBorders>
              <w:top w:val="single" w:sz="8" w:space="0" w:color="auto"/>
              <w:bottom w:val="single" w:sz="8" w:space="0" w:color="auto"/>
            </w:tcBorders>
            <w:tcMar>
              <w:top w:w="0" w:type="dxa"/>
              <w:left w:w="108" w:type="dxa"/>
              <w:bottom w:w="0" w:type="dxa"/>
              <w:right w:w="108" w:type="dxa"/>
            </w:tcMar>
            <w:hideMark/>
          </w:tcPr>
          <w:p w14:paraId="6AADF62A"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lastRenderedPageBreak/>
              <w:t>Country</w:t>
            </w:r>
          </w:p>
        </w:tc>
        <w:tc>
          <w:tcPr>
            <w:tcW w:w="1091" w:type="dxa"/>
            <w:tcBorders>
              <w:top w:val="single" w:sz="8" w:space="0" w:color="auto"/>
              <w:bottom w:val="single" w:sz="8" w:space="0" w:color="auto"/>
            </w:tcBorders>
            <w:tcMar>
              <w:top w:w="0" w:type="dxa"/>
              <w:left w:w="108" w:type="dxa"/>
              <w:bottom w:w="0" w:type="dxa"/>
              <w:right w:w="108" w:type="dxa"/>
            </w:tcMar>
            <w:hideMark/>
          </w:tcPr>
          <w:p w14:paraId="2EC9A7F7"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Site name/ estuary</w:t>
            </w:r>
          </w:p>
        </w:tc>
        <w:tc>
          <w:tcPr>
            <w:tcW w:w="1515" w:type="dxa"/>
            <w:tcBorders>
              <w:top w:val="single" w:sz="8" w:space="0" w:color="auto"/>
              <w:bottom w:val="single" w:sz="8" w:space="0" w:color="auto"/>
            </w:tcBorders>
            <w:tcMar>
              <w:top w:w="0" w:type="dxa"/>
              <w:left w:w="108" w:type="dxa"/>
              <w:bottom w:w="0" w:type="dxa"/>
              <w:right w:w="108" w:type="dxa"/>
            </w:tcMar>
            <w:hideMark/>
          </w:tcPr>
          <w:p w14:paraId="093D6821"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Latitude/longitude</w:t>
            </w:r>
          </w:p>
        </w:tc>
        <w:tc>
          <w:tcPr>
            <w:tcW w:w="830" w:type="dxa"/>
            <w:tcBorders>
              <w:top w:val="single" w:sz="8" w:space="0" w:color="auto"/>
              <w:bottom w:val="single" w:sz="8" w:space="0" w:color="auto"/>
            </w:tcBorders>
            <w:tcMar>
              <w:top w:w="0" w:type="dxa"/>
              <w:left w:w="108" w:type="dxa"/>
              <w:bottom w:w="0" w:type="dxa"/>
              <w:right w:w="108" w:type="dxa"/>
            </w:tcMar>
            <w:hideMark/>
          </w:tcPr>
          <w:p w14:paraId="13D072B6" w14:textId="77777777" w:rsidR="00D51678" w:rsidRPr="00D51678" w:rsidRDefault="00D51678" w:rsidP="00614104">
            <w:pPr>
              <w:spacing w:before="100" w:beforeAutospacing="1" w:after="100" w:afterAutospacing="1" w:line="240" w:lineRule="auto"/>
              <w:jc w:val="center"/>
              <w:rPr>
                <w:sz w:val="24"/>
                <w:lang w:eastAsia="en-GB"/>
              </w:rPr>
            </w:pPr>
            <w:r w:rsidRPr="00101FC3">
              <w:rPr>
                <w:sz w:val="15"/>
                <w:szCs w:val="15"/>
                <w:lang w:eastAsia="en-GB"/>
              </w:rPr>
              <w:t>SED sensor time period</w:t>
            </w:r>
          </w:p>
        </w:tc>
        <w:tc>
          <w:tcPr>
            <w:tcW w:w="963" w:type="dxa"/>
            <w:tcBorders>
              <w:top w:val="single" w:sz="8" w:space="0" w:color="auto"/>
              <w:bottom w:val="single" w:sz="8" w:space="0" w:color="auto"/>
            </w:tcBorders>
            <w:tcMar>
              <w:top w:w="0" w:type="dxa"/>
              <w:left w:w="108" w:type="dxa"/>
              <w:bottom w:w="0" w:type="dxa"/>
              <w:right w:w="108" w:type="dxa"/>
            </w:tcMar>
            <w:hideMark/>
          </w:tcPr>
          <w:p w14:paraId="3ECD76DA"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D50 mean</w:t>
            </w:r>
            <w:r w:rsidRPr="00D51678">
              <w:rPr>
                <w:rFonts w:eastAsia="DengXian" w:hint="eastAsia"/>
                <w:sz w:val="15"/>
                <w:szCs w:val="15"/>
                <w:lang w:eastAsia="zh-CN"/>
              </w:rPr>
              <w:t xml:space="preserve"> and [spatial </w:t>
            </w:r>
            <w:r w:rsidRPr="00D51678">
              <w:rPr>
                <w:rFonts w:eastAsia="DengXian"/>
                <w:sz w:val="15"/>
                <w:szCs w:val="15"/>
                <w:lang w:eastAsia="zh-CN"/>
              </w:rPr>
              <w:t>variations</w:t>
            </w:r>
            <w:r w:rsidRPr="00D51678">
              <w:rPr>
                <w:rFonts w:eastAsia="DengXian" w:hint="eastAsia"/>
                <w:sz w:val="15"/>
                <w:szCs w:val="15"/>
                <w:lang w:eastAsia="zh-CN"/>
              </w:rPr>
              <w:t xml:space="preserve">] </w:t>
            </w:r>
            <w:r w:rsidRPr="00D51678">
              <w:rPr>
                <w:sz w:val="15"/>
                <w:szCs w:val="15"/>
                <w:lang w:eastAsia="en-GB"/>
              </w:rPr>
              <w:t>(</w:t>
            </w:r>
            <w:proofErr w:type="spellStart"/>
            <w:r w:rsidRPr="00D51678">
              <w:rPr>
                <w:sz w:val="15"/>
                <w:szCs w:val="15"/>
                <w:lang w:eastAsia="en-GB"/>
              </w:rPr>
              <w:t>μm</w:t>
            </w:r>
            <w:proofErr w:type="spellEnd"/>
            <w:r w:rsidRPr="00D51678">
              <w:rPr>
                <w:sz w:val="15"/>
                <w:szCs w:val="15"/>
                <w:lang w:eastAsia="en-GB"/>
              </w:rPr>
              <w:t>)</w:t>
            </w:r>
          </w:p>
        </w:tc>
        <w:tc>
          <w:tcPr>
            <w:tcW w:w="678" w:type="dxa"/>
            <w:tcBorders>
              <w:top w:val="single" w:sz="8" w:space="0" w:color="auto"/>
              <w:bottom w:val="single" w:sz="8" w:space="0" w:color="auto"/>
            </w:tcBorders>
            <w:tcMar>
              <w:top w:w="0" w:type="dxa"/>
              <w:left w:w="108" w:type="dxa"/>
              <w:bottom w:w="0" w:type="dxa"/>
              <w:right w:w="108" w:type="dxa"/>
            </w:tcMar>
            <w:hideMark/>
          </w:tcPr>
          <w:p w14:paraId="6B554EA7"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Tidal range (m)</w:t>
            </w:r>
          </w:p>
        </w:tc>
        <w:tc>
          <w:tcPr>
            <w:tcW w:w="900" w:type="dxa"/>
            <w:tcBorders>
              <w:top w:val="single" w:sz="8" w:space="0" w:color="auto"/>
              <w:bottom w:val="single" w:sz="8" w:space="0" w:color="auto"/>
            </w:tcBorders>
            <w:tcMar>
              <w:top w:w="0" w:type="dxa"/>
              <w:left w:w="108" w:type="dxa"/>
              <w:bottom w:w="0" w:type="dxa"/>
              <w:right w:w="108" w:type="dxa"/>
            </w:tcMar>
            <w:hideMark/>
          </w:tcPr>
          <w:p w14:paraId="42B7451E"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 xml:space="preserve">Significant wave height </w:t>
            </w:r>
            <w:proofErr w:type="gramStart"/>
            <w:r w:rsidRPr="00D51678">
              <w:rPr>
                <w:sz w:val="15"/>
                <w:szCs w:val="15"/>
                <w:lang w:eastAsia="en-GB"/>
              </w:rPr>
              <w:t>mean</w:t>
            </w:r>
            <w:proofErr w:type="gramEnd"/>
            <w:r w:rsidRPr="00D51678">
              <w:rPr>
                <w:sz w:val="15"/>
                <w:szCs w:val="15"/>
                <w:lang w:eastAsia="en-GB"/>
              </w:rPr>
              <w:t xml:space="preserve"> and [standard deviation] (cm)</w:t>
            </w:r>
          </w:p>
        </w:tc>
        <w:tc>
          <w:tcPr>
            <w:tcW w:w="1194" w:type="dxa"/>
            <w:tcBorders>
              <w:top w:val="single" w:sz="8" w:space="0" w:color="auto"/>
              <w:bottom w:val="single" w:sz="8" w:space="0" w:color="auto"/>
            </w:tcBorders>
            <w:tcMar>
              <w:top w:w="0" w:type="dxa"/>
              <w:left w:w="108" w:type="dxa"/>
              <w:bottom w:w="0" w:type="dxa"/>
              <w:right w:w="108" w:type="dxa"/>
            </w:tcMar>
            <w:hideMark/>
          </w:tcPr>
          <w:p w14:paraId="0BE371D5" w14:textId="1F9F4773"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SED-sensor deployments relative to the marsh edge (m)</w:t>
            </w:r>
            <w:r w:rsidR="00614104" w:rsidRPr="00E900EF">
              <w:rPr>
                <w:sz w:val="18"/>
                <w:szCs w:val="15"/>
                <w:vertAlign w:val="superscript"/>
                <w:lang w:eastAsia="en-GB"/>
              </w:rPr>
              <w:t>a</w:t>
            </w:r>
          </w:p>
        </w:tc>
        <w:tc>
          <w:tcPr>
            <w:tcW w:w="1181" w:type="dxa"/>
            <w:tcBorders>
              <w:top w:val="single" w:sz="8" w:space="0" w:color="auto"/>
              <w:bottom w:val="single" w:sz="8" w:space="0" w:color="auto"/>
            </w:tcBorders>
            <w:tcMar>
              <w:top w:w="0" w:type="dxa"/>
              <w:left w:w="108" w:type="dxa"/>
              <w:bottom w:w="0" w:type="dxa"/>
              <w:right w:w="108" w:type="dxa"/>
            </w:tcMar>
            <w:hideMark/>
          </w:tcPr>
          <w:p w14:paraId="2F92BB5E"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zh-CN"/>
              </w:rPr>
              <w:t>V</w:t>
            </w:r>
            <w:r w:rsidRPr="00D51678">
              <w:rPr>
                <w:rFonts w:hint="eastAsia"/>
                <w:sz w:val="15"/>
                <w:szCs w:val="15"/>
                <w:lang w:eastAsia="zh-CN"/>
              </w:rPr>
              <w:t>eg</w:t>
            </w:r>
            <w:r w:rsidRPr="00D51678">
              <w:rPr>
                <w:sz w:val="15"/>
                <w:szCs w:val="15"/>
                <w:lang w:eastAsia="zh-CN"/>
              </w:rPr>
              <w:t xml:space="preserve">etation </w:t>
            </w:r>
            <w:r w:rsidRPr="00D51678">
              <w:rPr>
                <w:sz w:val="15"/>
                <w:szCs w:val="15"/>
                <w:lang w:eastAsia="en-GB"/>
              </w:rPr>
              <w:t>species</w:t>
            </w:r>
          </w:p>
        </w:tc>
        <w:tc>
          <w:tcPr>
            <w:tcW w:w="1075" w:type="dxa"/>
            <w:tcBorders>
              <w:top w:val="single" w:sz="8" w:space="0" w:color="auto"/>
              <w:bottom w:val="single" w:sz="8" w:space="0" w:color="auto"/>
            </w:tcBorders>
            <w:tcMar>
              <w:top w:w="0" w:type="dxa"/>
              <w:left w:w="108" w:type="dxa"/>
              <w:bottom w:w="0" w:type="dxa"/>
              <w:right w:w="108" w:type="dxa"/>
            </w:tcMar>
            <w:hideMark/>
          </w:tcPr>
          <w:p w14:paraId="2B2AC776" w14:textId="166ECA06"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 xml:space="preserve">Bio-physical </w:t>
            </w:r>
            <w:proofErr w:type="spellStart"/>
            <w:r w:rsidRPr="00D51678">
              <w:rPr>
                <w:sz w:val="15"/>
                <w:szCs w:val="15"/>
                <w:lang w:eastAsia="en-GB"/>
              </w:rPr>
              <w:t>measurements</w:t>
            </w:r>
            <w:r w:rsidR="00614104" w:rsidRPr="00E900EF">
              <w:rPr>
                <w:sz w:val="18"/>
                <w:szCs w:val="15"/>
                <w:vertAlign w:val="superscript"/>
                <w:lang w:eastAsia="en-GB"/>
              </w:rPr>
              <w:t>b</w:t>
            </w:r>
            <w:proofErr w:type="spellEnd"/>
          </w:p>
        </w:tc>
      </w:tr>
      <w:tr w:rsidR="00D51678" w:rsidRPr="00D51678" w14:paraId="7C9E5B35" w14:textId="77777777" w:rsidTr="00614104">
        <w:trPr>
          <w:trHeight w:val="693"/>
        </w:trPr>
        <w:tc>
          <w:tcPr>
            <w:tcW w:w="709" w:type="dxa"/>
            <w:vMerge w:val="restart"/>
            <w:tcBorders>
              <w:top w:val="single" w:sz="8" w:space="0" w:color="auto"/>
            </w:tcBorders>
            <w:tcMar>
              <w:top w:w="0" w:type="dxa"/>
              <w:left w:w="108" w:type="dxa"/>
              <w:bottom w:w="0" w:type="dxa"/>
              <w:right w:w="108" w:type="dxa"/>
            </w:tcMar>
            <w:hideMark/>
          </w:tcPr>
          <w:p w14:paraId="6E8388D9" w14:textId="77777777" w:rsidR="00D51678" w:rsidRPr="00D51678" w:rsidRDefault="00D51678" w:rsidP="00614104">
            <w:pPr>
              <w:spacing w:before="100" w:beforeAutospacing="1" w:after="100" w:afterAutospacing="1" w:line="240" w:lineRule="auto"/>
              <w:jc w:val="center"/>
              <w:rPr>
                <w:sz w:val="15"/>
                <w:szCs w:val="15"/>
                <w:lang w:eastAsia="en-GB"/>
              </w:rPr>
            </w:pPr>
            <w:r w:rsidRPr="00D51678">
              <w:rPr>
                <w:sz w:val="15"/>
                <w:szCs w:val="15"/>
                <w:lang w:eastAsia="en-GB"/>
              </w:rPr>
              <w:t>NL</w:t>
            </w:r>
          </w:p>
        </w:tc>
        <w:tc>
          <w:tcPr>
            <w:tcW w:w="1091" w:type="dxa"/>
            <w:tcBorders>
              <w:top w:val="single" w:sz="8" w:space="0" w:color="auto"/>
            </w:tcBorders>
            <w:tcMar>
              <w:top w:w="0" w:type="dxa"/>
              <w:left w:w="108" w:type="dxa"/>
              <w:bottom w:w="0" w:type="dxa"/>
              <w:right w:w="108" w:type="dxa"/>
            </w:tcMar>
            <w:hideMark/>
          </w:tcPr>
          <w:p w14:paraId="4725DEDF"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 xml:space="preserve">1. </w:t>
            </w:r>
            <w:proofErr w:type="spellStart"/>
            <w:r w:rsidRPr="00D51678">
              <w:rPr>
                <w:sz w:val="15"/>
                <w:szCs w:val="15"/>
                <w:lang w:eastAsia="en-GB"/>
              </w:rPr>
              <w:t>Zuidgors</w:t>
            </w:r>
            <w:proofErr w:type="spellEnd"/>
            <w:r w:rsidRPr="00D51678">
              <w:rPr>
                <w:sz w:val="15"/>
                <w:szCs w:val="15"/>
                <w:lang w:eastAsia="en-GB"/>
              </w:rPr>
              <w:t xml:space="preserve"> A/ </w:t>
            </w:r>
            <w:proofErr w:type="spellStart"/>
            <w:r w:rsidRPr="00D51678">
              <w:rPr>
                <w:sz w:val="15"/>
                <w:szCs w:val="15"/>
                <w:lang w:eastAsia="en-GB"/>
              </w:rPr>
              <w:t>Westerschelde</w:t>
            </w:r>
            <w:proofErr w:type="spellEnd"/>
          </w:p>
        </w:tc>
        <w:tc>
          <w:tcPr>
            <w:tcW w:w="1515" w:type="dxa"/>
            <w:tcBorders>
              <w:top w:val="single" w:sz="8" w:space="0" w:color="auto"/>
            </w:tcBorders>
            <w:tcMar>
              <w:top w:w="0" w:type="dxa"/>
              <w:left w:w="108" w:type="dxa"/>
              <w:bottom w:w="0" w:type="dxa"/>
              <w:right w:w="108" w:type="dxa"/>
            </w:tcMar>
            <w:hideMark/>
          </w:tcPr>
          <w:p w14:paraId="12E3FC89"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51°23'15.61"N, 3°49'43.46"E</w:t>
            </w:r>
          </w:p>
        </w:tc>
        <w:tc>
          <w:tcPr>
            <w:tcW w:w="830" w:type="dxa"/>
            <w:tcBorders>
              <w:top w:val="single" w:sz="8" w:space="0" w:color="auto"/>
            </w:tcBorders>
            <w:tcMar>
              <w:top w:w="0" w:type="dxa"/>
              <w:left w:w="108" w:type="dxa"/>
              <w:bottom w:w="0" w:type="dxa"/>
              <w:right w:w="108" w:type="dxa"/>
            </w:tcMar>
            <w:hideMark/>
          </w:tcPr>
          <w:p w14:paraId="4F5BE058"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2013.10-2015.1</w:t>
            </w:r>
          </w:p>
        </w:tc>
        <w:tc>
          <w:tcPr>
            <w:tcW w:w="963" w:type="dxa"/>
            <w:tcBorders>
              <w:top w:val="single" w:sz="8" w:space="0" w:color="auto"/>
            </w:tcBorders>
            <w:tcMar>
              <w:top w:w="0" w:type="dxa"/>
              <w:left w:w="108" w:type="dxa"/>
              <w:bottom w:w="0" w:type="dxa"/>
              <w:right w:w="108" w:type="dxa"/>
            </w:tcMar>
            <w:hideMark/>
          </w:tcPr>
          <w:p w14:paraId="12BA823D" w14:textId="77777777" w:rsidR="00D51678" w:rsidRPr="00D51678" w:rsidRDefault="00D51678" w:rsidP="00614104">
            <w:pPr>
              <w:spacing w:before="100" w:beforeAutospacing="1" w:after="100" w:afterAutospacing="1" w:line="240" w:lineRule="auto"/>
              <w:jc w:val="center"/>
              <w:rPr>
                <w:rFonts w:eastAsia="DengXian"/>
                <w:sz w:val="24"/>
                <w:lang w:eastAsia="zh-CN"/>
              </w:rPr>
            </w:pPr>
            <w:r w:rsidRPr="00D51678">
              <w:rPr>
                <w:rFonts w:eastAsia="DengXian" w:hint="eastAsia"/>
                <w:sz w:val="15"/>
                <w:szCs w:val="15"/>
                <w:lang w:eastAsia="zh-CN"/>
              </w:rPr>
              <w:t>72.1 [</w:t>
            </w:r>
            <w:r w:rsidRPr="00D51678">
              <w:rPr>
                <w:sz w:val="15"/>
                <w:szCs w:val="15"/>
                <w:lang w:eastAsia="en-GB"/>
              </w:rPr>
              <w:t>23.4-202.1</w:t>
            </w:r>
            <w:r w:rsidRPr="00D51678">
              <w:rPr>
                <w:rFonts w:eastAsia="DengXian" w:hint="eastAsia"/>
                <w:sz w:val="15"/>
                <w:szCs w:val="15"/>
                <w:lang w:eastAsia="zh-CN"/>
              </w:rPr>
              <w:t>]</w:t>
            </w:r>
          </w:p>
        </w:tc>
        <w:tc>
          <w:tcPr>
            <w:tcW w:w="678" w:type="dxa"/>
            <w:tcBorders>
              <w:top w:val="single" w:sz="8" w:space="0" w:color="auto"/>
            </w:tcBorders>
            <w:tcMar>
              <w:top w:w="0" w:type="dxa"/>
              <w:left w:w="108" w:type="dxa"/>
              <w:bottom w:w="0" w:type="dxa"/>
              <w:right w:w="108" w:type="dxa"/>
            </w:tcMar>
            <w:hideMark/>
          </w:tcPr>
          <w:p w14:paraId="182311B7" w14:textId="77777777" w:rsidR="00D51678" w:rsidRPr="00F82151" w:rsidRDefault="00D51678" w:rsidP="00614104">
            <w:pPr>
              <w:spacing w:before="100" w:beforeAutospacing="1" w:after="100" w:afterAutospacing="1" w:line="240" w:lineRule="auto"/>
              <w:jc w:val="center"/>
              <w:rPr>
                <w:sz w:val="24"/>
                <w:lang w:eastAsia="en-GB"/>
              </w:rPr>
            </w:pPr>
            <w:r w:rsidRPr="00F82151">
              <w:rPr>
                <w:sz w:val="15"/>
                <w:szCs w:val="15"/>
                <w:lang w:eastAsia="en-GB"/>
              </w:rPr>
              <w:t>4.3</w:t>
            </w:r>
          </w:p>
        </w:tc>
        <w:tc>
          <w:tcPr>
            <w:tcW w:w="900" w:type="dxa"/>
            <w:tcBorders>
              <w:top w:val="single" w:sz="8" w:space="0" w:color="auto"/>
            </w:tcBorders>
            <w:tcMar>
              <w:top w:w="0" w:type="dxa"/>
              <w:left w:w="108" w:type="dxa"/>
              <w:bottom w:w="0" w:type="dxa"/>
              <w:right w:w="108" w:type="dxa"/>
            </w:tcMar>
            <w:hideMark/>
          </w:tcPr>
          <w:p w14:paraId="146B4BC3" w14:textId="6AB0CA5A" w:rsidR="00D51678" w:rsidRPr="00F82151" w:rsidRDefault="00EE65DF" w:rsidP="00614104">
            <w:pPr>
              <w:spacing w:before="100" w:beforeAutospacing="1" w:after="100" w:afterAutospacing="1" w:line="240" w:lineRule="auto"/>
              <w:jc w:val="center"/>
              <w:rPr>
                <w:sz w:val="24"/>
                <w:lang w:eastAsia="en-GB"/>
              </w:rPr>
            </w:pPr>
            <w:r w:rsidRPr="00F82151">
              <w:rPr>
                <w:sz w:val="15"/>
                <w:szCs w:val="15"/>
                <w:lang w:eastAsia="en-GB"/>
              </w:rPr>
              <w:t>8</w:t>
            </w:r>
            <w:r w:rsidR="00D51678" w:rsidRPr="00F82151">
              <w:rPr>
                <w:sz w:val="15"/>
                <w:szCs w:val="15"/>
                <w:lang w:eastAsia="en-GB"/>
              </w:rPr>
              <w:t xml:space="preserve"> [</w:t>
            </w:r>
            <w:r w:rsidRPr="00F82151">
              <w:rPr>
                <w:sz w:val="15"/>
                <w:szCs w:val="15"/>
                <w:lang w:eastAsia="en-GB"/>
              </w:rPr>
              <w:t>8</w:t>
            </w:r>
            <w:r w:rsidR="00D51678" w:rsidRPr="00F82151">
              <w:rPr>
                <w:sz w:val="15"/>
                <w:szCs w:val="15"/>
                <w:lang w:eastAsia="en-GB"/>
              </w:rPr>
              <w:t>]</w:t>
            </w:r>
          </w:p>
          <w:p w14:paraId="734626BE" w14:textId="77777777" w:rsidR="00D51678" w:rsidRPr="00F82151" w:rsidRDefault="00D51678" w:rsidP="00614104">
            <w:pPr>
              <w:spacing w:before="100" w:beforeAutospacing="1" w:after="100" w:afterAutospacing="1" w:line="240" w:lineRule="auto"/>
              <w:jc w:val="center"/>
              <w:rPr>
                <w:sz w:val="24"/>
                <w:lang w:eastAsia="en-GB"/>
              </w:rPr>
            </w:pPr>
          </w:p>
        </w:tc>
        <w:tc>
          <w:tcPr>
            <w:tcW w:w="1194" w:type="dxa"/>
            <w:tcBorders>
              <w:top w:val="single" w:sz="8" w:space="0" w:color="auto"/>
            </w:tcBorders>
            <w:tcMar>
              <w:top w:w="0" w:type="dxa"/>
              <w:left w:w="108" w:type="dxa"/>
              <w:bottom w:w="0" w:type="dxa"/>
              <w:right w:w="108" w:type="dxa"/>
            </w:tcMar>
            <w:hideMark/>
          </w:tcPr>
          <w:p w14:paraId="65493BFC"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15</w:t>
            </w:r>
            <w:r w:rsidRPr="00D51678">
              <w:rPr>
                <w:rFonts w:eastAsia="DengXian" w:hint="eastAsia"/>
                <w:sz w:val="15"/>
                <w:szCs w:val="15"/>
                <w:lang w:eastAsia="zh-CN"/>
              </w:rPr>
              <w:t xml:space="preserve">, </w:t>
            </w:r>
            <w:r w:rsidRPr="00D51678">
              <w:rPr>
                <w:sz w:val="15"/>
                <w:szCs w:val="15"/>
                <w:lang w:eastAsia="en-GB"/>
              </w:rPr>
              <w:t>64</w:t>
            </w:r>
            <w:r w:rsidRPr="00D51678">
              <w:rPr>
                <w:rFonts w:eastAsia="DengXian" w:hint="eastAsia"/>
                <w:sz w:val="15"/>
                <w:szCs w:val="15"/>
                <w:lang w:eastAsia="zh-CN"/>
              </w:rPr>
              <w:t xml:space="preserve">, </w:t>
            </w:r>
            <w:r w:rsidRPr="00D51678">
              <w:rPr>
                <w:sz w:val="15"/>
                <w:szCs w:val="15"/>
                <w:lang w:eastAsia="en-GB"/>
              </w:rPr>
              <w:t>109</w:t>
            </w:r>
            <w:r w:rsidRPr="00D51678">
              <w:rPr>
                <w:rFonts w:eastAsia="DengXian" w:hint="eastAsia"/>
                <w:sz w:val="15"/>
                <w:szCs w:val="15"/>
                <w:lang w:eastAsia="zh-CN"/>
              </w:rPr>
              <w:t xml:space="preserve">, </w:t>
            </w:r>
            <w:r w:rsidRPr="00D51678">
              <w:rPr>
                <w:sz w:val="15"/>
                <w:szCs w:val="15"/>
                <w:lang w:eastAsia="en-GB"/>
              </w:rPr>
              <w:t>150</w:t>
            </w:r>
            <w:r w:rsidRPr="00D51678">
              <w:rPr>
                <w:rFonts w:eastAsia="DengXian" w:hint="eastAsia"/>
                <w:sz w:val="15"/>
                <w:szCs w:val="15"/>
                <w:lang w:eastAsia="zh-CN"/>
              </w:rPr>
              <w:t xml:space="preserve">, </w:t>
            </w:r>
            <w:r w:rsidRPr="00D51678">
              <w:rPr>
                <w:sz w:val="15"/>
                <w:szCs w:val="15"/>
                <w:lang w:eastAsia="en-GB"/>
              </w:rPr>
              <w:t>233</w:t>
            </w:r>
            <w:r w:rsidRPr="00D51678">
              <w:rPr>
                <w:rFonts w:eastAsia="DengXian" w:hint="eastAsia"/>
                <w:sz w:val="15"/>
                <w:szCs w:val="15"/>
                <w:lang w:eastAsia="zh-CN"/>
              </w:rPr>
              <w:t xml:space="preserve">, </w:t>
            </w:r>
            <w:r w:rsidRPr="00D51678">
              <w:rPr>
                <w:sz w:val="15"/>
                <w:szCs w:val="15"/>
                <w:lang w:eastAsia="en-GB"/>
              </w:rPr>
              <w:t>308</w:t>
            </w:r>
            <w:r w:rsidRPr="00D51678">
              <w:rPr>
                <w:rFonts w:eastAsia="DengXian" w:hint="eastAsia"/>
                <w:sz w:val="15"/>
                <w:szCs w:val="15"/>
                <w:lang w:eastAsia="zh-CN"/>
              </w:rPr>
              <w:t xml:space="preserve">, </w:t>
            </w:r>
            <w:r w:rsidRPr="00D51678">
              <w:rPr>
                <w:sz w:val="15"/>
                <w:szCs w:val="15"/>
                <w:lang w:eastAsia="en-GB"/>
              </w:rPr>
              <w:t>329</w:t>
            </w:r>
            <w:r w:rsidRPr="00D51678">
              <w:rPr>
                <w:rFonts w:eastAsia="DengXian" w:hint="eastAsia"/>
                <w:sz w:val="15"/>
                <w:szCs w:val="15"/>
                <w:lang w:eastAsia="zh-CN"/>
              </w:rPr>
              <w:t xml:space="preserve">, </w:t>
            </w:r>
            <w:r w:rsidRPr="00D51678">
              <w:rPr>
                <w:sz w:val="15"/>
                <w:szCs w:val="15"/>
                <w:lang w:eastAsia="en-GB"/>
              </w:rPr>
              <w:t>346</w:t>
            </w:r>
            <w:r w:rsidRPr="00D51678">
              <w:rPr>
                <w:rFonts w:eastAsia="DengXian" w:hint="eastAsia"/>
                <w:sz w:val="15"/>
                <w:szCs w:val="15"/>
                <w:lang w:eastAsia="zh-CN"/>
              </w:rPr>
              <w:t xml:space="preserve">, </w:t>
            </w:r>
            <w:r w:rsidRPr="00D51678">
              <w:rPr>
                <w:sz w:val="15"/>
                <w:szCs w:val="15"/>
                <w:lang w:eastAsia="en-GB"/>
              </w:rPr>
              <w:t>379</w:t>
            </w:r>
          </w:p>
        </w:tc>
        <w:tc>
          <w:tcPr>
            <w:tcW w:w="1181" w:type="dxa"/>
            <w:tcBorders>
              <w:top w:val="single" w:sz="8" w:space="0" w:color="auto"/>
            </w:tcBorders>
            <w:tcMar>
              <w:top w:w="0" w:type="dxa"/>
              <w:left w:w="108" w:type="dxa"/>
              <w:bottom w:w="0" w:type="dxa"/>
              <w:right w:w="108" w:type="dxa"/>
            </w:tcMar>
            <w:hideMark/>
          </w:tcPr>
          <w:p w14:paraId="458F2137" w14:textId="77777777" w:rsidR="00D51678" w:rsidRPr="00D51678" w:rsidRDefault="00D51678" w:rsidP="00614104">
            <w:pPr>
              <w:spacing w:before="100" w:beforeAutospacing="1" w:after="100" w:afterAutospacing="1" w:line="240" w:lineRule="auto"/>
              <w:jc w:val="center"/>
              <w:rPr>
                <w:sz w:val="24"/>
                <w:lang w:eastAsia="en-GB"/>
              </w:rPr>
            </w:pPr>
            <w:r w:rsidRPr="00D51678">
              <w:rPr>
                <w:i/>
                <w:iCs/>
                <w:sz w:val="15"/>
                <w:szCs w:val="15"/>
                <w:lang w:eastAsia="en-GB"/>
              </w:rPr>
              <w:t xml:space="preserve">Spartina </w:t>
            </w:r>
            <w:proofErr w:type="spellStart"/>
            <w:r w:rsidRPr="00D51678">
              <w:rPr>
                <w:i/>
                <w:iCs/>
                <w:sz w:val="15"/>
                <w:szCs w:val="15"/>
                <w:lang w:eastAsia="en-GB"/>
              </w:rPr>
              <w:t>anglica</w:t>
            </w:r>
            <w:proofErr w:type="spellEnd"/>
            <w:r w:rsidRPr="00D51678">
              <w:rPr>
                <w:rFonts w:ascii="SimSun" w:eastAsia="SimSun" w:hAnsi="SimSun" w:hint="eastAsia"/>
                <w:sz w:val="15"/>
                <w:szCs w:val="15"/>
                <w:lang w:eastAsia="zh-CN"/>
              </w:rPr>
              <w:t>，</w:t>
            </w:r>
            <w:r w:rsidRPr="00D51678">
              <w:rPr>
                <w:rFonts w:hint="eastAsia"/>
                <w:i/>
                <w:iCs/>
                <w:sz w:val="15"/>
                <w:szCs w:val="15"/>
                <w:lang w:eastAsia="zh-CN"/>
              </w:rPr>
              <w:t xml:space="preserve"> </w:t>
            </w:r>
            <w:r w:rsidRPr="00D51678">
              <w:rPr>
                <w:i/>
                <w:iCs/>
                <w:sz w:val="15"/>
                <w:szCs w:val="15"/>
                <w:lang w:eastAsia="en-GB"/>
              </w:rPr>
              <w:t xml:space="preserve">Salicornia </w:t>
            </w:r>
            <w:proofErr w:type="spellStart"/>
            <w:r w:rsidRPr="00D51678">
              <w:rPr>
                <w:i/>
                <w:iCs/>
                <w:sz w:val="15"/>
                <w:szCs w:val="15"/>
                <w:lang w:eastAsia="en-GB"/>
              </w:rPr>
              <w:t>spp</w:t>
            </w:r>
            <w:proofErr w:type="spellEnd"/>
          </w:p>
        </w:tc>
        <w:tc>
          <w:tcPr>
            <w:tcW w:w="1075" w:type="dxa"/>
            <w:tcBorders>
              <w:top w:val="single" w:sz="8" w:space="0" w:color="auto"/>
            </w:tcBorders>
            <w:tcMar>
              <w:top w:w="0" w:type="dxa"/>
              <w:left w:w="108" w:type="dxa"/>
              <w:bottom w:w="0" w:type="dxa"/>
              <w:right w:w="108" w:type="dxa"/>
            </w:tcMar>
            <w:hideMark/>
          </w:tcPr>
          <w:p w14:paraId="1EFA1FB0"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D</w:t>
            </w:r>
            <w:r w:rsidRPr="00D51678">
              <w:rPr>
                <w:sz w:val="15"/>
                <w:szCs w:val="15"/>
                <w:vertAlign w:val="subscript"/>
                <w:lang w:eastAsia="en-GB"/>
              </w:rPr>
              <w:t>50</w:t>
            </w:r>
            <w:r w:rsidRPr="00D51678">
              <w:rPr>
                <w:sz w:val="15"/>
                <w:szCs w:val="15"/>
                <w:lang w:eastAsia="en-GB"/>
              </w:rPr>
              <w:t xml:space="preserve">, Hs, WL, </w:t>
            </w:r>
            <w:proofErr w:type="spellStart"/>
            <w:r w:rsidRPr="00D51678">
              <w:rPr>
                <w:sz w:val="15"/>
                <w:szCs w:val="15"/>
                <w:lang w:eastAsia="en-GB"/>
              </w:rPr>
              <w:t>Vel</w:t>
            </w:r>
            <w:proofErr w:type="spellEnd"/>
          </w:p>
        </w:tc>
      </w:tr>
      <w:tr w:rsidR="00D51678" w:rsidRPr="00D51678" w14:paraId="29453C15" w14:textId="77777777" w:rsidTr="00614104">
        <w:trPr>
          <w:trHeight w:val="529"/>
        </w:trPr>
        <w:tc>
          <w:tcPr>
            <w:tcW w:w="0" w:type="auto"/>
            <w:vMerge/>
            <w:hideMark/>
          </w:tcPr>
          <w:p w14:paraId="621DE9E7" w14:textId="77777777" w:rsidR="00D51678" w:rsidRPr="00D51678" w:rsidRDefault="00D51678" w:rsidP="00614104">
            <w:pPr>
              <w:spacing w:before="100" w:beforeAutospacing="1" w:after="100" w:afterAutospacing="1" w:line="240" w:lineRule="auto"/>
              <w:jc w:val="center"/>
              <w:rPr>
                <w:sz w:val="15"/>
                <w:szCs w:val="15"/>
                <w:lang w:eastAsia="en-GB"/>
              </w:rPr>
            </w:pPr>
          </w:p>
        </w:tc>
        <w:tc>
          <w:tcPr>
            <w:tcW w:w="1091" w:type="dxa"/>
            <w:tcMar>
              <w:top w:w="0" w:type="dxa"/>
              <w:left w:w="108" w:type="dxa"/>
              <w:bottom w:w="0" w:type="dxa"/>
              <w:right w:w="108" w:type="dxa"/>
            </w:tcMar>
            <w:hideMark/>
          </w:tcPr>
          <w:p w14:paraId="30A32141"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 xml:space="preserve">2. </w:t>
            </w:r>
            <w:proofErr w:type="spellStart"/>
            <w:r w:rsidRPr="00D51678">
              <w:rPr>
                <w:sz w:val="15"/>
                <w:szCs w:val="15"/>
                <w:lang w:eastAsia="en-GB"/>
              </w:rPr>
              <w:t>Zuidgors</w:t>
            </w:r>
            <w:proofErr w:type="spellEnd"/>
            <w:r w:rsidRPr="00D51678">
              <w:rPr>
                <w:sz w:val="15"/>
                <w:szCs w:val="15"/>
                <w:lang w:eastAsia="en-GB"/>
              </w:rPr>
              <w:t xml:space="preserve"> B/ </w:t>
            </w:r>
            <w:proofErr w:type="spellStart"/>
            <w:r w:rsidRPr="00D51678">
              <w:rPr>
                <w:sz w:val="15"/>
                <w:szCs w:val="15"/>
                <w:lang w:eastAsia="en-GB"/>
              </w:rPr>
              <w:t>Westerschelde</w:t>
            </w:r>
            <w:proofErr w:type="spellEnd"/>
          </w:p>
        </w:tc>
        <w:tc>
          <w:tcPr>
            <w:tcW w:w="1515" w:type="dxa"/>
            <w:tcMar>
              <w:top w:w="0" w:type="dxa"/>
              <w:left w:w="108" w:type="dxa"/>
              <w:bottom w:w="0" w:type="dxa"/>
              <w:right w:w="108" w:type="dxa"/>
            </w:tcMar>
            <w:hideMark/>
          </w:tcPr>
          <w:p w14:paraId="7D3F8863"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51°23'21.95"N, 3°50'7.51"E</w:t>
            </w:r>
          </w:p>
        </w:tc>
        <w:tc>
          <w:tcPr>
            <w:tcW w:w="830" w:type="dxa"/>
            <w:tcMar>
              <w:top w:w="0" w:type="dxa"/>
              <w:left w:w="108" w:type="dxa"/>
              <w:bottom w:w="0" w:type="dxa"/>
              <w:right w:w="108" w:type="dxa"/>
            </w:tcMar>
            <w:hideMark/>
          </w:tcPr>
          <w:p w14:paraId="09602CA3" w14:textId="18E99999"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2015.</w:t>
            </w:r>
            <w:r w:rsidR="0075564E">
              <w:rPr>
                <w:sz w:val="15"/>
                <w:szCs w:val="15"/>
                <w:lang w:eastAsia="en-GB"/>
              </w:rPr>
              <w:t>9</w:t>
            </w:r>
            <w:r w:rsidRPr="00D51678">
              <w:rPr>
                <w:sz w:val="15"/>
                <w:szCs w:val="15"/>
                <w:lang w:eastAsia="en-GB"/>
              </w:rPr>
              <w:t>-2016.</w:t>
            </w:r>
            <w:r w:rsidR="0075564E">
              <w:rPr>
                <w:sz w:val="15"/>
                <w:szCs w:val="15"/>
                <w:lang w:eastAsia="en-GB"/>
              </w:rPr>
              <w:t>9</w:t>
            </w:r>
          </w:p>
        </w:tc>
        <w:tc>
          <w:tcPr>
            <w:tcW w:w="963" w:type="dxa"/>
            <w:tcMar>
              <w:top w:w="0" w:type="dxa"/>
              <w:left w:w="108" w:type="dxa"/>
              <w:bottom w:w="0" w:type="dxa"/>
              <w:right w:w="108" w:type="dxa"/>
            </w:tcMar>
            <w:hideMark/>
          </w:tcPr>
          <w:p w14:paraId="499D27A1" w14:textId="77777777" w:rsidR="00D51678" w:rsidRPr="00D51678" w:rsidRDefault="00D51678" w:rsidP="00614104">
            <w:pPr>
              <w:spacing w:before="100" w:beforeAutospacing="1" w:after="100" w:afterAutospacing="1" w:line="240" w:lineRule="auto"/>
              <w:jc w:val="center"/>
              <w:rPr>
                <w:rFonts w:eastAsia="DengXian"/>
                <w:sz w:val="24"/>
                <w:lang w:eastAsia="zh-CN"/>
              </w:rPr>
            </w:pPr>
            <w:r w:rsidRPr="00D51678">
              <w:rPr>
                <w:rFonts w:eastAsia="DengXian" w:hint="eastAsia"/>
                <w:sz w:val="15"/>
                <w:szCs w:val="15"/>
                <w:lang w:eastAsia="zh-CN"/>
              </w:rPr>
              <w:t>[</w:t>
            </w:r>
            <w:r w:rsidRPr="00D51678">
              <w:rPr>
                <w:sz w:val="15"/>
                <w:szCs w:val="15"/>
                <w:lang w:eastAsia="en-GB"/>
              </w:rPr>
              <w:t>23.4-48.8</w:t>
            </w:r>
            <w:r w:rsidRPr="00D51678">
              <w:rPr>
                <w:rFonts w:eastAsia="DengXian" w:hint="eastAsia"/>
                <w:sz w:val="15"/>
                <w:szCs w:val="15"/>
                <w:lang w:eastAsia="zh-CN"/>
              </w:rPr>
              <w:t>]</w:t>
            </w:r>
          </w:p>
        </w:tc>
        <w:tc>
          <w:tcPr>
            <w:tcW w:w="678" w:type="dxa"/>
            <w:tcMar>
              <w:top w:w="0" w:type="dxa"/>
              <w:left w:w="108" w:type="dxa"/>
              <w:bottom w:w="0" w:type="dxa"/>
              <w:right w:w="108" w:type="dxa"/>
            </w:tcMar>
            <w:hideMark/>
          </w:tcPr>
          <w:p w14:paraId="2D063118" w14:textId="77777777" w:rsidR="00D51678" w:rsidRPr="00F82151" w:rsidRDefault="00D51678" w:rsidP="00614104">
            <w:pPr>
              <w:spacing w:before="100" w:beforeAutospacing="1" w:after="100" w:afterAutospacing="1" w:line="240" w:lineRule="auto"/>
              <w:jc w:val="center"/>
              <w:rPr>
                <w:sz w:val="24"/>
                <w:lang w:eastAsia="en-GB"/>
              </w:rPr>
            </w:pPr>
            <w:r w:rsidRPr="00F82151">
              <w:rPr>
                <w:sz w:val="15"/>
                <w:szCs w:val="15"/>
                <w:lang w:eastAsia="en-GB"/>
              </w:rPr>
              <w:t>4.3</w:t>
            </w:r>
          </w:p>
        </w:tc>
        <w:tc>
          <w:tcPr>
            <w:tcW w:w="900" w:type="dxa"/>
            <w:tcMar>
              <w:top w:w="0" w:type="dxa"/>
              <w:left w:w="108" w:type="dxa"/>
              <w:bottom w:w="0" w:type="dxa"/>
              <w:right w:w="108" w:type="dxa"/>
            </w:tcMar>
            <w:hideMark/>
          </w:tcPr>
          <w:p w14:paraId="619624E2" w14:textId="2BCDD1FB" w:rsidR="00D51678" w:rsidRPr="00F82151" w:rsidRDefault="00EE65DF" w:rsidP="00614104">
            <w:pPr>
              <w:spacing w:before="100" w:beforeAutospacing="1" w:after="100" w:afterAutospacing="1" w:line="240" w:lineRule="auto"/>
              <w:jc w:val="center"/>
              <w:rPr>
                <w:sz w:val="24"/>
                <w:lang w:eastAsia="en-GB"/>
              </w:rPr>
            </w:pPr>
            <w:r w:rsidRPr="00F82151">
              <w:rPr>
                <w:sz w:val="15"/>
                <w:szCs w:val="15"/>
                <w:lang w:eastAsia="en-GB"/>
              </w:rPr>
              <w:t>8</w:t>
            </w:r>
            <w:r w:rsidR="00D51678" w:rsidRPr="00F82151">
              <w:rPr>
                <w:sz w:val="15"/>
                <w:szCs w:val="15"/>
                <w:lang w:eastAsia="en-GB"/>
              </w:rPr>
              <w:t xml:space="preserve"> [</w:t>
            </w:r>
            <w:r w:rsidRPr="00F82151">
              <w:rPr>
                <w:sz w:val="15"/>
                <w:szCs w:val="15"/>
                <w:lang w:eastAsia="en-GB"/>
              </w:rPr>
              <w:t>8</w:t>
            </w:r>
            <w:r w:rsidR="00D51678" w:rsidRPr="00F82151">
              <w:rPr>
                <w:sz w:val="15"/>
                <w:szCs w:val="15"/>
                <w:lang w:eastAsia="en-GB"/>
              </w:rPr>
              <w:t>]</w:t>
            </w:r>
          </w:p>
        </w:tc>
        <w:tc>
          <w:tcPr>
            <w:tcW w:w="1194" w:type="dxa"/>
            <w:tcMar>
              <w:top w:w="0" w:type="dxa"/>
              <w:left w:w="108" w:type="dxa"/>
              <w:bottom w:w="0" w:type="dxa"/>
              <w:right w:w="108" w:type="dxa"/>
            </w:tcMar>
            <w:hideMark/>
          </w:tcPr>
          <w:p w14:paraId="5811D0A9"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-20, -.5, 5, 25, 60, 100, 155</w:t>
            </w:r>
          </w:p>
        </w:tc>
        <w:tc>
          <w:tcPr>
            <w:tcW w:w="1181" w:type="dxa"/>
            <w:tcMar>
              <w:top w:w="0" w:type="dxa"/>
              <w:left w:w="108" w:type="dxa"/>
              <w:bottom w:w="0" w:type="dxa"/>
              <w:right w:w="108" w:type="dxa"/>
            </w:tcMar>
            <w:hideMark/>
          </w:tcPr>
          <w:p w14:paraId="3E7EC613" w14:textId="77777777" w:rsidR="00D51678" w:rsidRPr="00D51678" w:rsidRDefault="00D51678" w:rsidP="00614104">
            <w:pPr>
              <w:spacing w:before="100" w:beforeAutospacing="1" w:after="100" w:afterAutospacing="1" w:line="240" w:lineRule="auto"/>
              <w:jc w:val="center"/>
              <w:rPr>
                <w:sz w:val="24"/>
                <w:lang w:eastAsia="en-GB"/>
              </w:rPr>
            </w:pPr>
            <w:r w:rsidRPr="00D51678">
              <w:rPr>
                <w:i/>
                <w:iCs/>
                <w:sz w:val="15"/>
                <w:szCs w:val="15"/>
                <w:lang w:eastAsia="en-GB"/>
              </w:rPr>
              <w:t xml:space="preserve">Spartina </w:t>
            </w:r>
            <w:proofErr w:type="spellStart"/>
            <w:r w:rsidRPr="00D51678">
              <w:rPr>
                <w:i/>
                <w:iCs/>
                <w:sz w:val="15"/>
                <w:szCs w:val="15"/>
                <w:lang w:eastAsia="en-GB"/>
              </w:rPr>
              <w:t>anglica</w:t>
            </w:r>
            <w:proofErr w:type="spellEnd"/>
            <w:r w:rsidRPr="00D51678">
              <w:rPr>
                <w:rFonts w:ascii="SimSun" w:eastAsia="SimSun" w:hAnsi="SimSun" w:hint="eastAsia"/>
                <w:sz w:val="15"/>
                <w:szCs w:val="15"/>
                <w:lang w:eastAsia="zh-CN"/>
              </w:rPr>
              <w:t>，</w:t>
            </w:r>
            <w:r w:rsidRPr="00D51678">
              <w:rPr>
                <w:rFonts w:hint="eastAsia"/>
                <w:i/>
                <w:iCs/>
                <w:sz w:val="15"/>
                <w:szCs w:val="15"/>
                <w:lang w:eastAsia="zh-CN"/>
              </w:rPr>
              <w:t xml:space="preserve"> </w:t>
            </w:r>
            <w:r w:rsidRPr="00D51678">
              <w:rPr>
                <w:i/>
                <w:iCs/>
                <w:sz w:val="15"/>
                <w:szCs w:val="15"/>
                <w:lang w:eastAsia="en-GB"/>
              </w:rPr>
              <w:t xml:space="preserve">Salicornia </w:t>
            </w:r>
            <w:proofErr w:type="spellStart"/>
            <w:r w:rsidRPr="00D51678">
              <w:rPr>
                <w:i/>
                <w:iCs/>
                <w:sz w:val="15"/>
                <w:szCs w:val="15"/>
                <w:lang w:eastAsia="en-GB"/>
              </w:rPr>
              <w:t>spp</w:t>
            </w:r>
            <w:proofErr w:type="spellEnd"/>
          </w:p>
        </w:tc>
        <w:tc>
          <w:tcPr>
            <w:tcW w:w="1075" w:type="dxa"/>
            <w:tcMar>
              <w:top w:w="0" w:type="dxa"/>
              <w:left w:w="108" w:type="dxa"/>
              <w:bottom w:w="0" w:type="dxa"/>
              <w:right w:w="108" w:type="dxa"/>
            </w:tcMar>
            <w:hideMark/>
          </w:tcPr>
          <w:p w14:paraId="2081A936" w14:textId="3D951854"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D</w:t>
            </w:r>
            <w:r w:rsidRPr="00D51678">
              <w:rPr>
                <w:sz w:val="15"/>
                <w:szCs w:val="15"/>
                <w:vertAlign w:val="subscript"/>
                <w:lang w:eastAsia="en-GB"/>
              </w:rPr>
              <w:t>50</w:t>
            </w:r>
            <w:r w:rsidRPr="00D51678">
              <w:rPr>
                <w:sz w:val="15"/>
                <w:szCs w:val="15"/>
                <w:lang w:eastAsia="en-GB"/>
              </w:rPr>
              <w:t xml:space="preserve">, </w:t>
            </w:r>
            <w:proofErr w:type="spellStart"/>
            <w:r w:rsidRPr="00D51678">
              <w:rPr>
                <w:sz w:val="15"/>
                <w:szCs w:val="15"/>
                <w:lang w:eastAsia="en-GB"/>
              </w:rPr>
              <w:t>chl</w:t>
            </w:r>
            <w:proofErr w:type="spellEnd"/>
            <w:r w:rsidRPr="00D51678">
              <w:rPr>
                <w:sz w:val="15"/>
                <w:szCs w:val="15"/>
                <w:lang w:eastAsia="en-GB"/>
              </w:rPr>
              <w:t>-a</w:t>
            </w:r>
          </w:p>
        </w:tc>
      </w:tr>
      <w:tr w:rsidR="00D51678" w:rsidRPr="00D51678" w14:paraId="5135E195" w14:textId="77777777" w:rsidTr="00614104">
        <w:trPr>
          <w:trHeight w:val="588"/>
        </w:trPr>
        <w:tc>
          <w:tcPr>
            <w:tcW w:w="0" w:type="auto"/>
            <w:vMerge/>
          </w:tcPr>
          <w:p w14:paraId="601EC5B2" w14:textId="77777777" w:rsidR="00D51678" w:rsidRPr="00D51678" w:rsidRDefault="00D51678" w:rsidP="00614104">
            <w:pPr>
              <w:spacing w:before="100" w:beforeAutospacing="1" w:after="100" w:afterAutospacing="1" w:line="240" w:lineRule="auto"/>
              <w:jc w:val="center"/>
              <w:rPr>
                <w:sz w:val="15"/>
                <w:szCs w:val="15"/>
                <w:lang w:eastAsia="en-GB"/>
              </w:rPr>
            </w:pPr>
          </w:p>
        </w:tc>
        <w:tc>
          <w:tcPr>
            <w:tcW w:w="1091" w:type="dxa"/>
            <w:tcMar>
              <w:top w:w="0" w:type="dxa"/>
              <w:left w:w="108" w:type="dxa"/>
              <w:bottom w:w="0" w:type="dxa"/>
              <w:right w:w="108" w:type="dxa"/>
            </w:tcMar>
          </w:tcPr>
          <w:p w14:paraId="1793363A" w14:textId="77777777" w:rsidR="00D51678" w:rsidRPr="00D51678" w:rsidRDefault="00D51678" w:rsidP="00614104">
            <w:pPr>
              <w:spacing w:before="100" w:beforeAutospacing="1" w:after="100" w:afterAutospacing="1" w:line="240" w:lineRule="auto"/>
              <w:jc w:val="center"/>
              <w:rPr>
                <w:sz w:val="15"/>
                <w:szCs w:val="15"/>
                <w:lang w:eastAsia="en-GB"/>
              </w:rPr>
            </w:pPr>
            <w:r w:rsidRPr="00D51678">
              <w:rPr>
                <w:sz w:val="15"/>
                <w:szCs w:val="15"/>
                <w:lang w:eastAsia="en-GB"/>
              </w:rPr>
              <w:t xml:space="preserve">3. </w:t>
            </w:r>
            <w:proofErr w:type="spellStart"/>
            <w:r w:rsidRPr="00D51678">
              <w:rPr>
                <w:sz w:val="15"/>
                <w:szCs w:val="15"/>
                <w:lang w:eastAsia="en-GB"/>
              </w:rPr>
              <w:t>Baarland</w:t>
            </w:r>
            <w:proofErr w:type="spellEnd"/>
            <w:r w:rsidRPr="00D51678">
              <w:rPr>
                <w:sz w:val="15"/>
                <w:szCs w:val="15"/>
                <w:lang w:eastAsia="en-GB"/>
              </w:rPr>
              <w:t xml:space="preserve">/ </w:t>
            </w:r>
            <w:proofErr w:type="spellStart"/>
            <w:r w:rsidRPr="00D51678">
              <w:rPr>
                <w:sz w:val="15"/>
                <w:szCs w:val="15"/>
                <w:lang w:eastAsia="en-GB"/>
              </w:rPr>
              <w:t>Westerschelde</w:t>
            </w:r>
            <w:proofErr w:type="spellEnd"/>
          </w:p>
        </w:tc>
        <w:tc>
          <w:tcPr>
            <w:tcW w:w="1515" w:type="dxa"/>
            <w:tcMar>
              <w:top w:w="0" w:type="dxa"/>
              <w:left w:w="108" w:type="dxa"/>
              <w:bottom w:w="0" w:type="dxa"/>
              <w:right w:w="108" w:type="dxa"/>
            </w:tcMar>
          </w:tcPr>
          <w:p w14:paraId="05940C84" w14:textId="77777777" w:rsidR="00D51678" w:rsidRPr="00D51678" w:rsidRDefault="00D51678" w:rsidP="00614104">
            <w:pPr>
              <w:spacing w:before="100" w:beforeAutospacing="1" w:after="100" w:afterAutospacing="1" w:line="240" w:lineRule="auto"/>
              <w:jc w:val="center"/>
              <w:rPr>
                <w:sz w:val="15"/>
                <w:szCs w:val="15"/>
                <w:lang w:eastAsia="en-GB"/>
              </w:rPr>
            </w:pPr>
            <w:r w:rsidRPr="00D51678">
              <w:rPr>
                <w:sz w:val="15"/>
                <w:szCs w:val="15"/>
                <w:lang w:eastAsia="en-GB"/>
              </w:rPr>
              <w:t>51°23'15'51.20"N, 3°52'51.20"E</w:t>
            </w:r>
          </w:p>
        </w:tc>
        <w:tc>
          <w:tcPr>
            <w:tcW w:w="830" w:type="dxa"/>
            <w:tcMar>
              <w:top w:w="0" w:type="dxa"/>
              <w:left w:w="108" w:type="dxa"/>
              <w:bottom w:w="0" w:type="dxa"/>
              <w:right w:w="108" w:type="dxa"/>
            </w:tcMar>
          </w:tcPr>
          <w:p w14:paraId="1BB0D555" w14:textId="77777777" w:rsidR="00D51678" w:rsidRPr="00D51678" w:rsidRDefault="00D51678" w:rsidP="00614104">
            <w:pPr>
              <w:spacing w:before="100" w:beforeAutospacing="1" w:after="100" w:afterAutospacing="1" w:line="240" w:lineRule="auto"/>
              <w:jc w:val="center"/>
              <w:rPr>
                <w:sz w:val="15"/>
                <w:szCs w:val="15"/>
                <w:lang w:eastAsia="en-GB"/>
              </w:rPr>
            </w:pPr>
            <w:r w:rsidRPr="00D51678">
              <w:rPr>
                <w:sz w:val="15"/>
                <w:szCs w:val="15"/>
                <w:lang w:eastAsia="en-GB"/>
              </w:rPr>
              <w:t>2013.10-2015.1</w:t>
            </w:r>
          </w:p>
        </w:tc>
        <w:tc>
          <w:tcPr>
            <w:tcW w:w="963" w:type="dxa"/>
            <w:tcMar>
              <w:top w:w="0" w:type="dxa"/>
              <w:left w:w="108" w:type="dxa"/>
              <w:bottom w:w="0" w:type="dxa"/>
              <w:right w:w="108" w:type="dxa"/>
            </w:tcMar>
          </w:tcPr>
          <w:p w14:paraId="69F4EC40" w14:textId="77777777" w:rsidR="00D51678" w:rsidRPr="00D51678" w:rsidRDefault="00D51678" w:rsidP="00614104">
            <w:pPr>
              <w:spacing w:before="100" w:beforeAutospacing="1" w:after="100" w:afterAutospacing="1" w:line="240" w:lineRule="auto"/>
              <w:jc w:val="center"/>
              <w:rPr>
                <w:rFonts w:eastAsia="DengXian"/>
                <w:sz w:val="15"/>
                <w:szCs w:val="15"/>
                <w:shd w:val="clear" w:color="auto" w:fill="FFFF00"/>
                <w:lang w:eastAsia="zh-CN"/>
              </w:rPr>
            </w:pPr>
            <w:r w:rsidRPr="00D51678">
              <w:rPr>
                <w:rFonts w:eastAsia="DengXian" w:hint="eastAsia"/>
                <w:sz w:val="15"/>
                <w:szCs w:val="15"/>
                <w:lang w:eastAsia="zh-CN"/>
              </w:rPr>
              <w:t>26.8 [12.9-49.4]</w:t>
            </w:r>
          </w:p>
        </w:tc>
        <w:tc>
          <w:tcPr>
            <w:tcW w:w="678" w:type="dxa"/>
            <w:tcMar>
              <w:top w:w="0" w:type="dxa"/>
              <w:left w:w="108" w:type="dxa"/>
              <w:bottom w:w="0" w:type="dxa"/>
              <w:right w:w="108" w:type="dxa"/>
            </w:tcMar>
          </w:tcPr>
          <w:p w14:paraId="7418534D" w14:textId="77777777" w:rsidR="00D51678" w:rsidRPr="00F82151" w:rsidRDefault="00D51678" w:rsidP="00614104">
            <w:pPr>
              <w:spacing w:before="100" w:beforeAutospacing="1" w:after="100" w:afterAutospacing="1" w:line="240" w:lineRule="auto"/>
              <w:jc w:val="center"/>
              <w:rPr>
                <w:sz w:val="15"/>
                <w:szCs w:val="15"/>
                <w:lang w:eastAsia="en-GB"/>
              </w:rPr>
            </w:pPr>
            <w:r w:rsidRPr="00F82151">
              <w:rPr>
                <w:sz w:val="15"/>
                <w:szCs w:val="15"/>
                <w:lang w:eastAsia="en-GB"/>
              </w:rPr>
              <w:t>4.1</w:t>
            </w:r>
          </w:p>
        </w:tc>
        <w:tc>
          <w:tcPr>
            <w:tcW w:w="900" w:type="dxa"/>
            <w:tcMar>
              <w:top w:w="0" w:type="dxa"/>
              <w:left w:w="108" w:type="dxa"/>
              <w:bottom w:w="0" w:type="dxa"/>
              <w:right w:w="108" w:type="dxa"/>
            </w:tcMar>
          </w:tcPr>
          <w:p w14:paraId="64409B12" w14:textId="5994E88C" w:rsidR="00D51678" w:rsidRPr="00F82151" w:rsidRDefault="00EE65DF" w:rsidP="00614104">
            <w:pPr>
              <w:spacing w:before="100" w:beforeAutospacing="1" w:after="100" w:afterAutospacing="1" w:line="240" w:lineRule="auto"/>
              <w:jc w:val="center"/>
              <w:rPr>
                <w:sz w:val="15"/>
                <w:szCs w:val="15"/>
                <w:lang w:eastAsia="en-GB"/>
              </w:rPr>
            </w:pPr>
            <w:r w:rsidRPr="00F82151">
              <w:rPr>
                <w:sz w:val="15"/>
                <w:szCs w:val="15"/>
                <w:lang w:eastAsia="en-GB"/>
              </w:rPr>
              <w:t>1</w:t>
            </w:r>
            <w:r w:rsidR="00D51678" w:rsidRPr="00F82151">
              <w:rPr>
                <w:sz w:val="15"/>
                <w:szCs w:val="15"/>
                <w:lang w:eastAsia="en-GB"/>
              </w:rPr>
              <w:t xml:space="preserve"> [</w:t>
            </w:r>
            <w:r w:rsidRPr="00F82151">
              <w:rPr>
                <w:sz w:val="15"/>
                <w:szCs w:val="15"/>
                <w:lang w:eastAsia="en-GB"/>
              </w:rPr>
              <w:t>1</w:t>
            </w:r>
            <w:r w:rsidR="00D51678" w:rsidRPr="00F82151">
              <w:rPr>
                <w:sz w:val="15"/>
                <w:szCs w:val="15"/>
                <w:lang w:eastAsia="en-GB"/>
              </w:rPr>
              <w:t>]</w:t>
            </w:r>
          </w:p>
        </w:tc>
        <w:tc>
          <w:tcPr>
            <w:tcW w:w="1194" w:type="dxa"/>
            <w:tcMar>
              <w:top w:w="0" w:type="dxa"/>
              <w:left w:w="108" w:type="dxa"/>
              <w:bottom w:w="0" w:type="dxa"/>
              <w:right w:w="108" w:type="dxa"/>
            </w:tcMar>
          </w:tcPr>
          <w:p w14:paraId="1D89E32C" w14:textId="77777777" w:rsidR="00D51678" w:rsidRPr="00D51678" w:rsidRDefault="00D51678" w:rsidP="00614104">
            <w:pPr>
              <w:spacing w:before="100" w:beforeAutospacing="1" w:after="100" w:afterAutospacing="1" w:line="240" w:lineRule="auto"/>
              <w:jc w:val="center"/>
              <w:rPr>
                <w:sz w:val="15"/>
                <w:szCs w:val="15"/>
                <w:lang w:eastAsia="en-GB"/>
              </w:rPr>
            </w:pPr>
            <w:r w:rsidRPr="00D51678">
              <w:rPr>
                <w:sz w:val="15"/>
                <w:szCs w:val="15"/>
                <w:lang w:eastAsia="en-GB"/>
              </w:rPr>
              <w:t>12, 29, 38</w:t>
            </w:r>
          </w:p>
        </w:tc>
        <w:tc>
          <w:tcPr>
            <w:tcW w:w="1181" w:type="dxa"/>
            <w:tcMar>
              <w:top w:w="0" w:type="dxa"/>
              <w:left w:w="108" w:type="dxa"/>
              <w:bottom w:w="0" w:type="dxa"/>
              <w:right w:w="108" w:type="dxa"/>
            </w:tcMar>
          </w:tcPr>
          <w:p w14:paraId="4DDCDC76" w14:textId="77777777" w:rsidR="00D51678" w:rsidRPr="00D51678" w:rsidRDefault="00D51678" w:rsidP="00614104">
            <w:pPr>
              <w:spacing w:before="100" w:beforeAutospacing="1" w:after="100" w:afterAutospacing="1" w:line="240" w:lineRule="auto"/>
              <w:jc w:val="center"/>
              <w:rPr>
                <w:i/>
                <w:iCs/>
                <w:sz w:val="15"/>
                <w:szCs w:val="15"/>
                <w:lang w:eastAsia="en-GB"/>
              </w:rPr>
            </w:pPr>
            <w:r w:rsidRPr="00D51678">
              <w:rPr>
                <w:i/>
                <w:iCs/>
                <w:sz w:val="15"/>
                <w:szCs w:val="15"/>
                <w:lang w:eastAsia="en-GB"/>
              </w:rPr>
              <w:t xml:space="preserve">Spartina </w:t>
            </w:r>
            <w:proofErr w:type="spellStart"/>
            <w:r w:rsidRPr="00D51678">
              <w:rPr>
                <w:i/>
                <w:iCs/>
                <w:sz w:val="15"/>
                <w:szCs w:val="15"/>
                <w:lang w:eastAsia="en-GB"/>
              </w:rPr>
              <w:t>anglica</w:t>
            </w:r>
            <w:proofErr w:type="spellEnd"/>
            <w:r w:rsidRPr="00D51678">
              <w:rPr>
                <w:rFonts w:ascii="SimSun" w:eastAsia="SimSun" w:hAnsi="SimSun" w:hint="eastAsia"/>
                <w:sz w:val="15"/>
                <w:szCs w:val="15"/>
                <w:lang w:eastAsia="zh-CN"/>
              </w:rPr>
              <w:t>，</w:t>
            </w:r>
            <w:r w:rsidRPr="00D51678">
              <w:rPr>
                <w:rFonts w:hint="eastAsia"/>
                <w:i/>
                <w:iCs/>
                <w:sz w:val="15"/>
                <w:szCs w:val="15"/>
                <w:lang w:eastAsia="zh-CN"/>
              </w:rPr>
              <w:t xml:space="preserve"> </w:t>
            </w:r>
            <w:r w:rsidRPr="00D51678">
              <w:rPr>
                <w:i/>
                <w:iCs/>
                <w:sz w:val="15"/>
                <w:szCs w:val="15"/>
                <w:lang w:eastAsia="en-GB"/>
              </w:rPr>
              <w:t xml:space="preserve">Salicornia </w:t>
            </w:r>
            <w:proofErr w:type="spellStart"/>
            <w:r w:rsidRPr="00D51678">
              <w:rPr>
                <w:i/>
                <w:iCs/>
                <w:sz w:val="15"/>
                <w:szCs w:val="15"/>
                <w:lang w:eastAsia="en-GB"/>
              </w:rPr>
              <w:t>spp</w:t>
            </w:r>
            <w:proofErr w:type="spellEnd"/>
          </w:p>
        </w:tc>
        <w:tc>
          <w:tcPr>
            <w:tcW w:w="1075" w:type="dxa"/>
            <w:tcMar>
              <w:top w:w="0" w:type="dxa"/>
              <w:left w:w="108" w:type="dxa"/>
              <w:bottom w:w="0" w:type="dxa"/>
              <w:right w:w="108" w:type="dxa"/>
            </w:tcMar>
          </w:tcPr>
          <w:p w14:paraId="2D026DAA" w14:textId="77777777" w:rsidR="00D51678" w:rsidRPr="00D51678" w:rsidRDefault="00D51678" w:rsidP="00614104">
            <w:pPr>
              <w:spacing w:before="100" w:beforeAutospacing="1" w:after="100" w:afterAutospacing="1" w:line="240" w:lineRule="auto"/>
              <w:jc w:val="center"/>
              <w:rPr>
                <w:sz w:val="15"/>
                <w:szCs w:val="15"/>
                <w:lang w:eastAsia="en-GB"/>
              </w:rPr>
            </w:pPr>
            <w:r w:rsidRPr="00D51678">
              <w:rPr>
                <w:sz w:val="15"/>
                <w:szCs w:val="15"/>
                <w:lang w:eastAsia="en-GB"/>
              </w:rPr>
              <w:t>D</w:t>
            </w:r>
            <w:r w:rsidRPr="00D51678">
              <w:rPr>
                <w:sz w:val="15"/>
                <w:szCs w:val="15"/>
                <w:vertAlign w:val="subscript"/>
                <w:lang w:eastAsia="en-GB"/>
              </w:rPr>
              <w:t>50</w:t>
            </w:r>
            <w:r w:rsidRPr="00D51678">
              <w:rPr>
                <w:sz w:val="15"/>
                <w:szCs w:val="15"/>
                <w:lang w:eastAsia="en-GB"/>
              </w:rPr>
              <w:t xml:space="preserve">, Hs, WL, </w:t>
            </w:r>
            <w:proofErr w:type="spellStart"/>
            <w:r w:rsidRPr="00D51678">
              <w:rPr>
                <w:sz w:val="15"/>
                <w:szCs w:val="15"/>
                <w:lang w:eastAsia="en-GB"/>
              </w:rPr>
              <w:t>Vel</w:t>
            </w:r>
            <w:proofErr w:type="spellEnd"/>
          </w:p>
        </w:tc>
      </w:tr>
      <w:tr w:rsidR="00D51678" w:rsidRPr="00D51678" w14:paraId="03335EFB" w14:textId="77777777" w:rsidTr="00614104">
        <w:trPr>
          <w:trHeight w:val="588"/>
        </w:trPr>
        <w:tc>
          <w:tcPr>
            <w:tcW w:w="0" w:type="auto"/>
            <w:vMerge/>
            <w:hideMark/>
          </w:tcPr>
          <w:p w14:paraId="1B1BEE44" w14:textId="77777777" w:rsidR="00D51678" w:rsidRPr="00D51678" w:rsidRDefault="00D51678" w:rsidP="00614104">
            <w:pPr>
              <w:spacing w:before="100" w:beforeAutospacing="1" w:after="100" w:afterAutospacing="1" w:line="240" w:lineRule="auto"/>
              <w:jc w:val="center"/>
              <w:rPr>
                <w:sz w:val="15"/>
                <w:szCs w:val="15"/>
                <w:lang w:eastAsia="en-GB"/>
              </w:rPr>
            </w:pPr>
          </w:p>
        </w:tc>
        <w:tc>
          <w:tcPr>
            <w:tcW w:w="1091" w:type="dxa"/>
            <w:tcMar>
              <w:top w:w="0" w:type="dxa"/>
              <w:left w:w="108" w:type="dxa"/>
              <w:bottom w:w="0" w:type="dxa"/>
              <w:right w:w="108" w:type="dxa"/>
            </w:tcMar>
            <w:hideMark/>
          </w:tcPr>
          <w:p w14:paraId="19907814"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 xml:space="preserve">4. Zimmerman/ </w:t>
            </w:r>
            <w:proofErr w:type="spellStart"/>
            <w:r w:rsidRPr="00D51678">
              <w:rPr>
                <w:sz w:val="15"/>
                <w:szCs w:val="15"/>
                <w:lang w:eastAsia="en-GB"/>
              </w:rPr>
              <w:t>Westerschelde</w:t>
            </w:r>
            <w:proofErr w:type="spellEnd"/>
          </w:p>
        </w:tc>
        <w:tc>
          <w:tcPr>
            <w:tcW w:w="1515" w:type="dxa"/>
            <w:tcMar>
              <w:top w:w="0" w:type="dxa"/>
              <w:left w:w="108" w:type="dxa"/>
              <w:bottom w:w="0" w:type="dxa"/>
              <w:right w:w="108" w:type="dxa"/>
            </w:tcMar>
            <w:hideMark/>
          </w:tcPr>
          <w:p w14:paraId="565B54C8"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51°24'8.05"N, 4°10'32.15"E</w:t>
            </w:r>
          </w:p>
        </w:tc>
        <w:tc>
          <w:tcPr>
            <w:tcW w:w="830" w:type="dxa"/>
            <w:tcMar>
              <w:top w:w="0" w:type="dxa"/>
              <w:left w:w="108" w:type="dxa"/>
              <w:bottom w:w="0" w:type="dxa"/>
              <w:right w:w="108" w:type="dxa"/>
            </w:tcMar>
            <w:hideMark/>
          </w:tcPr>
          <w:p w14:paraId="08D05B5F" w14:textId="03DF0876"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2015.</w:t>
            </w:r>
            <w:r w:rsidR="0075564E">
              <w:rPr>
                <w:sz w:val="15"/>
                <w:szCs w:val="15"/>
                <w:lang w:eastAsia="en-GB"/>
              </w:rPr>
              <w:t>1</w:t>
            </w:r>
            <w:r w:rsidRPr="00D51678">
              <w:rPr>
                <w:sz w:val="15"/>
                <w:szCs w:val="15"/>
                <w:lang w:eastAsia="en-GB"/>
              </w:rPr>
              <w:t>-2016.</w:t>
            </w:r>
            <w:r w:rsidR="0075564E">
              <w:rPr>
                <w:sz w:val="15"/>
                <w:szCs w:val="15"/>
                <w:lang w:eastAsia="en-GB"/>
              </w:rPr>
              <w:t>5</w:t>
            </w:r>
          </w:p>
        </w:tc>
        <w:tc>
          <w:tcPr>
            <w:tcW w:w="963" w:type="dxa"/>
            <w:tcMar>
              <w:top w:w="0" w:type="dxa"/>
              <w:left w:w="108" w:type="dxa"/>
              <w:bottom w:w="0" w:type="dxa"/>
              <w:right w:w="108" w:type="dxa"/>
            </w:tcMar>
            <w:hideMark/>
          </w:tcPr>
          <w:p w14:paraId="3C4DEF67" w14:textId="77777777" w:rsidR="00D51678" w:rsidRPr="00D51678" w:rsidRDefault="00D51678" w:rsidP="00614104">
            <w:pPr>
              <w:spacing w:before="100" w:beforeAutospacing="1" w:after="100" w:afterAutospacing="1" w:line="240" w:lineRule="auto"/>
              <w:jc w:val="center"/>
              <w:rPr>
                <w:rFonts w:eastAsia="DengXian"/>
                <w:sz w:val="24"/>
                <w:lang w:eastAsia="zh-CN"/>
              </w:rPr>
            </w:pPr>
            <w:r w:rsidRPr="00D51678">
              <w:rPr>
                <w:rFonts w:eastAsia="DengXian" w:hint="eastAsia"/>
                <w:sz w:val="15"/>
                <w:szCs w:val="15"/>
                <w:lang w:eastAsia="zh-CN"/>
              </w:rPr>
              <w:t>[</w:t>
            </w:r>
            <w:r w:rsidRPr="00D51678">
              <w:rPr>
                <w:sz w:val="15"/>
                <w:szCs w:val="15"/>
                <w:lang w:eastAsia="en-GB"/>
              </w:rPr>
              <w:t>66.7-99.5</w:t>
            </w:r>
            <w:r w:rsidRPr="00D51678">
              <w:rPr>
                <w:rFonts w:eastAsia="DengXian" w:hint="eastAsia"/>
                <w:sz w:val="15"/>
                <w:szCs w:val="15"/>
                <w:lang w:eastAsia="zh-CN"/>
              </w:rPr>
              <w:t>]</w:t>
            </w:r>
          </w:p>
        </w:tc>
        <w:tc>
          <w:tcPr>
            <w:tcW w:w="678" w:type="dxa"/>
            <w:tcMar>
              <w:top w:w="0" w:type="dxa"/>
              <w:left w:w="108" w:type="dxa"/>
              <w:bottom w:w="0" w:type="dxa"/>
              <w:right w:w="108" w:type="dxa"/>
            </w:tcMar>
            <w:hideMark/>
          </w:tcPr>
          <w:p w14:paraId="14E61C7C" w14:textId="77777777" w:rsidR="00D51678" w:rsidRPr="00F82151" w:rsidRDefault="00D51678" w:rsidP="00614104">
            <w:pPr>
              <w:spacing w:before="100" w:beforeAutospacing="1" w:after="100" w:afterAutospacing="1" w:line="240" w:lineRule="auto"/>
              <w:jc w:val="center"/>
              <w:rPr>
                <w:sz w:val="24"/>
                <w:lang w:eastAsia="en-GB"/>
              </w:rPr>
            </w:pPr>
            <w:r w:rsidRPr="00F82151">
              <w:rPr>
                <w:sz w:val="15"/>
                <w:szCs w:val="15"/>
                <w:lang w:eastAsia="en-GB"/>
              </w:rPr>
              <w:t>4.9</w:t>
            </w:r>
          </w:p>
        </w:tc>
        <w:tc>
          <w:tcPr>
            <w:tcW w:w="900" w:type="dxa"/>
            <w:tcMar>
              <w:top w:w="0" w:type="dxa"/>
              <w:left w:w="108" w:type="dxa"/>
              <w:bottom w:w="0" w:type="dxa"/>
              <w:right w:w="108" w:type="dxa"/>
            </w:tcMar>
            <w:hideMark/>
          </w:tcPr>
          <w:p w14:paraId="5ADF8142" w14:textId="77777777" w:rsidR="00D51678" w:rsidRPr="00F82151" w:rsidRDefault="00D51678" w:rsidP="00614104">
            <w:pPr>
              <w:spacing w:before="100" w:beforeAutospacing="1" w:after="100" w:afterAutospacing="1" w:line="240" w:lineRule="auto"/>
              <w:jc w:val="center"/>
              <w:rPr>
                <w:sz w:val="24"/>
                <w:lang w:eastAsia="en-GB"/>
              </w:rPr>
            </w:pPr>
            <w:r w:rsidRPr="00F82151">
              <w:rPr>
                <w:sz w:val="15"/>
                <w:szCs w:val="15"/>
                <w:lang w:eastAsia="en-GB"/>
              </w:rPr>
              <w:t>10 [7]</w:t>
            </w:r>
          </w:p>
        </w:tc>
        <w:tc>
          <w:tcPr>
            <w:tcW w:w="1194" w:type="dxa"/>
            <w:tcMar>
              <w:top w:w="0" w:type="dxa"/>
              <w:left w:w="108" w:type="dxa"/>
              <w:bottom w:w="0" w:type="dxa"/>
              <w:right w:w="108" w:type="dxa"/>
            </w:tcMar>
            <w:hideMark/>
          </w:tcPr>
          <w:p w14:paraId="4B6EB45E"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-50, -15, -5, 5</w:t>
            </w:r>
          </w:p>
        </w:tc>
        <w:tc>
          <w:tcPr>
            <w:tcW w:w="1181" w:type="dxa"/>
            <w:tcMar>
              <w:top w:w="0" w:type="dxa"/>
              <w:left w:w="108" w:type="dxa"/>
              <w:bottom w:w="0" w:type="dxa"/>
              <w:right w:w="108" w:type="dxa"/>
            </w:tcMar>
            <w:hideMark/>
          </w:tcPr>
          <w:p w14:paraId="710A497F" w14:textId="77777777" w:rsidR="00D51678" w:rsidRPr="00D51678" w:rsidRDefault="00D51678" w:rsidP="00614104">
            <w:pPr>
              <w:spacing w:before="100" w:beforeAutospacing="1" w:after="100" w:afterAutospacing="1" w:line="240" w:lineRule="auto"/>
              <w:jc w:val="center"/>
              <w:rPr>
                <w:sz w:val="24"/>
                <w:lang w:eastAsia="en-GB"/>
              </w:rPr>
            </w:pPr>
            <w:r w:rsidRPr="00D51678">
              <w:rPr>
                <w:i/>
                <w:iCs/>
                <w:sz w:val="15"/>
                <w:szCs w:val="15"/>
                <w:lang w:eastAsia="en-GB"/>
              </w:rPr>
              <w:t xml:space="preserve">Spartina </w:t>
            </w:r>
            <w:proofErr w:type="spellStart"/>
            <w:r w:rsidRPr="00D51678">
              <w:rPr>
                <w:i/>
                <w:iCs/>
                <w:sz w:val="15"/>
                <w:szCs w:val="15"/>
                <w:lang w:eastAsia="en-GB"/>
              </w:rPr>
              <w:t>anglica</w:t>
            </w:r>
            <w:proofErr w:type="spellEnd"/>
            <w:r w:rsidRPr="00D51678">
              <w:rPr>
                <w:rFonts w:ascii="SimSun" w:eastAsia="SimSun" w:hAnsi="SimSun" w:hint="eastAsia"/>
                <w:sz w:val="15"/>
                <w:szCs w:val="15"/>
                <w:lang w:eastAsia="zh-CN"/>
              </w:rPr>
              <w:t>，</w:t>
            </w:r>
            <w:r w:rsidRPr="00D51678">
              <w:rPr>
                <w:rFonts w:hint="eastAsia"/>
                <w:i/>
                <w:iCs/>
                <w:sz w:val="15"/>
                <w:szCs w:val="15"/>
                <w:lang w:eastAsia="zh-CN"/>
              </w:rPr>
              <w:t xml:space="preserve"> </w:t>
            </w:r>
            <w:r w:rsidRPr="00D51678">
              <w:rPr>
                <w:i/>
                <w:iCs/>
                <w:sz w:val="15"/>
                <w:szCs w:val="15"/>
                <w:lang w:eastAsia="en-GB"/>
              </w:rPr>
              <w:t xml:space="preserve">Salicornia </w:t>
            </w:r>
            <w:proofErr w:type="spellStart"/>
            <w:r w:rsidRPr="00D51678">
              <w:rPr>
                <w:i/>
                <w:iCs/>
                <w:sz w:val="15"/>
                <w:szCs w:val="15"/>
                <w:lang w:eastAsia="en-GB"/>
              </w:rPr>
              <w:t>spp</w:t>
            </w:r>
            <w:proofErr w:type="spellEnd"/>
          </w:p>
        </w:tc>
        <w:tc>
          <w:tcPr>
            <w:tcW w:w="1075" w:type="dxa"/>
            <w:tcMar>
              <w:top w:w="0" w:type="dxa"/>
              <w:left w:w="108" w:type="dxa"/>
              <w:bottom w:w="0" w:type="dxa"/>
              <w:right w:w="108" w:type="dxa"/>
            </w:tcMar>
            <w:hideMark/>
          </w:tcPr>
          <w:p w14:paraId="32B274B0" w14:textId="26A71FD3" w:rsidR="00D51678" w:rsidRPr="00D51678" w:rsidRDefault="009A5821" w:rsidP="00614104">
            <w:pPr>
              <w:spacing w:before="100" w:beforeAutospacing="1" w:after="100" w:afterAutospacing="1" w:line="240" w:lineRule="auto"/>
              <w:jc w:val="center"/>
              <w:rPr>
                <w:sz w:val="24"/>
                <w:lang w:eastAsia="en-GB"/>
              </w:rPr>
            </w:pPr>
            <w:r w:rsidRPr="00D51678">
              <w:rPr>
                <w:sz w:val="15"/>
                <w:szCs w:val="15"/>
                <w:lang w:eastAsia="en-GB"/>
              </w:rPr>
              <w:t>D</w:t>
            </w:r>
            <w:r w:rsidRPr="00D51678">
              <w:rPr>
                <w:sz w:val="15"/>
                <w:szCs w:val="15"/>
                <w:vertAlign w:val="subscript"/>
                <w:lang w:eastAsia="en-GB"/>
              </w:rPr>
              <w:t>50</w:t>
            </w:r>
            <w:r>
              <w:rPr>
                <w:sz w:val="15"/>
                <w:szCs w:val="15"/>
                <w:vertAlign w:val="subscript"/>
                <w:lang w:eastAsia="en-GB"/>
              </w:rPr>
              <w:t xml:space="preserve">, </w:t>
            </w:r>
            <w:r w:rsidR="00D51678" w:rsidRPr="00D51678">
              <w:rPr>
                <w:sz w:val="15"/>
                <w:szCs w:val="15"/>
                <w:lang w:eastAsia="en-GB"/>
              </w:rPr>
              <w:t>Hs, WL</w:t>
            </w:r>
          </w:p>
        </w:tc>
      </w:tr>
      <w:tr w:rsidR="00D51678" w:rsidRPr="00D51678" w14:paraId="139F5F20" w14:textId="77777777" w:rsidTr="00A65C7B">
        <w:trPr>
          <w:trHeight w:val="704"/>
        </w:trPr>
        <w:tc>
          <w:tcPr>
            <w:tcW w:w="0" w:type="auto"/>
            <w:vMerge/>
            <w:hideMark/>
          </w:tcPr>
          <w:p w14:paraId="64CF6AE5" w14:textId="77777777" w:rsidR="00D51678" w:rsidRPr="00D51678" w:rsidRDefault="00D51678" w:rsidP="00614104">
            <w:pPr>
              <w:spacing w:before="100" w:beforeAutospacing="1" w:after="100" w:afterAutospacing="1" w:line="240" w:lineRule="auto"/>
              <w:jc w:val="center"/>
              <w:rPr>
                <w:sz w:val="15"/>
                <w:szCs w:val="15"/>
                <w:lang w:eastAsia="en-GB"/>
              </w:rPr>
            </w:pPr>
          </w:p>
        </w:tc>
        <w:tc>
          <w:tcPr>
            <w:tcW w:w="1091" w:type="dxa"/>
            <w:tcMar>
              <w:top w:w="0" w:type="dxa"/>
              <w:left w:w="108" w:type="dxa"/>
              <w:bottom w:w="0" w:type="dxa"/>
              <w:right w:w="108" w:type="dxa"/>
            </w:tcMar>
          </w:tcPr>
          <w:p w14:paraId="0444B760"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 xml:space="preserve">5. Paulina/ </w:t>
            </w:r>
            <w:proofErr w:type="spellStart"/>
            <w:r w:rsidRPr="00D51678">
              <w:rPr>
                <w:sz w:val="15"/>
                <w:szCs w:val="15"/>
                <w:lang w:eastAsia="en-GB"/>
              </w:rPr>
              <w:t>Westerschelde</w:t>
            </w:r>
            <w:proofErr w:type="spellEnd"/>
          </w:p>
        </w:tc>
        <w:tc>
          <w:tcPr>
            <w:tcW w:w="1515" w:type="dxa"/>
            <w:tcMar>
              <w:top w:w="0" w:type="dxa"/>
              <w:left w:w="108" w:type="dxa"/>
              <w:bottom w:w="0" w:type="dxa"/>
              <w:right w:w="108" w:type="dxa"/>
            </w:tcMar>
          </w:tcPr>
          <w:p w14:paraId="5B3BA2BC"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51°20'59.73"N, 3°43'3.37"</w:t>
            </w:r>
          </w:p>
        </w:tc>
        <w:tc>
          <w:tcPr>
            <w:tcW w:w="830" w:type="dxa"/>
            <w:tcMar>
              <w:top w:w="0" w:type="dxa"/>
              <w:left w:w="108" w:type="dxa"/>
              <w:bottom w:w="0" w:type="dxa"/>
              <w:right w:w="108" w:type="dxa"/>
            </w:tcMar>
          </w:tcPr>
          <w:p w14:paraId="19DEDD5E" w14:textId="0258EB01"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201</w:t>
            </w:r>
            <w:r w:rsidR="0075564E">
              <w:rPr>
                <w:sz w:val="15"/>
                <w:szCs w:val="15"/>
                <w:lang w:eastAsia="en-GB"/>
              </w:rPr>
              <w:t>4</w:t>
            </w:r>
            <w:r w:rsidRPr="00D51678">
              <w:rPr>
                <w:sz w:val="15"/>
                <w:szCs w:val="15"/>
                <w:lang w:eastAsia="en-GB"/>
              </w:rPr>
              <w:t>.</w:t>
            </w:r>
            <w:r w:rsidR="0075564E">
              <w:rPr>
                <w:sz w:val="15"/>
                <w:szCs w:val="15"/>
                <w:lang w:eastAsia="en-GB"/>
              </w:rPr>
              <w:t>1</w:t>
            </w:r>
            <w:r w:rsidRPr="00D51678">
              <w:rPr>
                <w:sz w:val="15"/>
                <w:szCs w:val="15"/>
                <w:lang w:eastAsia="en-GB"/>
              </w:rPr>
              <w:t>2-201</w:t>
            </w:r>
            <w:r w:rsidR="0075564E">
              <w:rPr>
                <w:sz w:val="15"/>
                <w:szCs w:val="15"/>
                <w:lang w:eastAsia="en-GB"/>
              </w:rPr>
              <w:t>5</w:t>
            </w:r>
            <w:r w:rsidRPr="00D51678">
              <w:rPr>
                <w:sz w:val="15"/>
                <w:szCs w:val="15"/>
                <w:lang w:eastAsia="en-GB"/>
              </w:rPr>
              <w:t>.</w:t>
            </w:r>
            <w:r w:rsidR="0075564E">
              <w:rPr>
                <w:sz w:val="15"/>
                <w:szCs w:val="15"/>
                <w:lang w:eastAsia="en-GB"/>
              </w:rPr>
              <w:t>8</w:t>
            </w:r>
          </w:p>
        </w:tc>
        <w:tc>
          <w:tcPr>
            <w:tcW w:w="963" w:type="dxa"/>
            <w:tcMar>
              <w:top w:w="0" w:type="dxa"/>
              <w:left w:w="108" w:type="dxa"/>
              <w:bottom w:w="0" w:type="dxa"/>
              <w:right w:w="108" w:type="dxa"/>
            </w:tcMar>
          </w:tcPr>
          <w:p w14:paraId="15DF152D" w14:textId="77777777" w:rsidR="00D51678" w:rsidRPr="00D51678" w:rsidRDefault="00D51678" w:rsidP="00614104">
            <w:pPr>
              <w:spacing w:before="100" w:beforeAutospacing="1" w:after="100" w:afterAutospacing="1" w:line="240" w:lineRule="auto"/>
              <w:jc w:val="center"/>
              <w:rPr>
                <w:rFonts w:eastAsia="DengXian"/>
                <w:sz w:val="24"/>
                <w:lang w:eastAsia="zh-CN"/>
              </w:rPr>
            </w:pPr>
            <w:r w:rsidRPr="00D51678">
              <w:rPr>
                <w:rFonts w:eastAsia="DengXian" w:hint="eastAsia"/>
                <w:sz w:val="15"/>
                <w:szCs w:val="15"/>
                <w:lang w:eastAsia="zh-CN"/>
              </w:rPr>
              <w:t>[</w:t>
            </w:r>
            <w:r w:rsidRPr="00D51678">
              <w:rPr>
                <w:sz w:val="15"/>
                <w:szCs w:val="15"/>
                <w:lang w:eastAsia="en-GB"/>
              </w:rPr>
              <w:t>27-42.4</w:t>
            </w:r>
            <w:r w:rsidRPr="00D51678">
              <w:rPr>
                <w:rFonts w:eastAsia="DengXian" w:hint="eastAsia"/>
                <w:sz w:val="15"/>
                <w:szCs w:val="15"/>
                <w:lang w:eastAsia="zh-CN"/>
              </w:rPr>
              <w:t>]</w:t>
            </w:r>
          </w:p>
        </w:tc>
        <w:tc>
          <w:tcPr>
            <w:tcW w:w="678" w:type="dxa"/>
            <w:tcMar>
              <w:top w:w="0" w:type="dxa"/>
              <w:left w:w="108" w:type="dxa"/>
              <w:bottom w:w="0" w:type="dxa"/>
              <w:right w:w="108" w:type="dxa"/>
            </w:tcMar>
          </w:tcPr>
          <w:p w14:paraId="2A3C1167" w14:textId="77777777" w:rsidR="00D51678" w:rsidRPr="00F82151" w:rsidRDefault="00D51678" w:rsidP="00614104">
            <w:pPr>
              <w:spacing w:before="100" w:beforeAutospacing="1" w:after="100" w:afterAutospacing="1" w:line="240" w:lineRule="auto"/>
              <w:jc w:val="center"/>
              <w:rPr>
                <w:sz w:val="24"/>
                <w:lang w:eastAsia="en-GB"/>
              </w:rPr>
            </w:pPr>
            <w:r w:rsidRPr="00F82151">
              <w:rPr>
                <w:sz w:val="15"/>
                <w:szCs w:val="15"/>
                <w:lang w:eastAsia="en-GB"/>
              </w:rPr>
              <w:t>4.1</w:t>
            </w:r>
          </w:p>
        </w:tc>
        <w:tc>
          <w:tcPr>
            <w:tcW w:w="900" w:type="dxa"/>
            <w:tcMar>
              <w:top w:w="0" w:type="dxa"/>
              <w:left w:w="108" w:type="dxa"/>
              <w:bottom w:w="0" w:type="dxa"/>
              <w:right w:w="108" w:type="dxa"/>
            </w:tcMar>
          </w:tcPr>
          <w:p w14:paraId="5D745CC8" w14:textId="1CA8EA7E" w:rsidR="00D51678" w:rsidRPr="00F82151" w:rsidRDefault="00D51678" w:rsidP="00614104">
            <w:pPr>
              <w:spacing w:before="100" w:beforeAutospacing="1" w:after="100" w:afterAutospacing="1" w:line="240" w:lineRule="auto"/>
              <w:jc w:val="center"/>
              <w:rPr>
                <w:sz w:val="24"/>
                <w:lang w:eastAsia="en-GB"/>
              </w:rPr>
            </w:pPr>
            <w:r w:rsidRPr="00F82151">
              <w:rPr>
                <w:sz w:val="15"/>
                <w:szCs w:val="15"/>
                <w:lang w:eastAsia="en-GB"/>
              </w:rPr>
              <w:t>5 [3]</w:t>
            </w:r>
            <w:r w:rsidR="00067D7C" w:rsidRPr="00F82151">
              <w:rPr>
                <w:sz w:val="18"/>
                <w:szCs w:val="15"/>
                <w:vertAlign w:val="superscript"/>
                <w:lang w:eastAsia="en-GB"/>
              </w:rPr>
              <w:t>c</w:t>
            </w:r>
          </w:p>
        </w:tc>
        <w:tc>
          <w:tcPr>
            <w:tcW w:w="1194" w:type="dxa"/>
            <w:tcMar>
              <w:top w:w="0" w:type="dxa"/>
              <w:left w:w="108" w:type="dxa"/>
              <w:bottom w:w="0" w:type="dxa"/>
              <w:right w:w="108" w:type="dxa"/>
            </w:tcMar>
          </w:tcPr>
          <w:p w14:paraId="54183F9E"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-42.5, -25.5, -17.5, -2.5, 22.5, 47.5, 127.5</w:t>
            </w:r>
          </w:p>
        </w:tc>
        <w:tc>
          <w:tcPr>
            <w:tcW w:w="1181" w:type="dxa"/>
            <w:tcMar>
              <w:top w:w="0" w:type="dxa"/>
              <w:left w:w="108" w:type="dxa"/>
              <w:bottom w:w="0" w:type="dxa"/>
              <w:right w:w="108" w:type="dxa"/>
            </w:tcMar>
          </w:tcPr>
          <w:p w14:paraId="414D7DDE" w14:textId="77777777" w:rsidR="00D51678" w:rsidRPr="00D51678" w:rsidRDefault="00D51678" w:rsidP="00614104">
            <w:pPr>
              <w:spacing w:before="100" w:beforeAutospacing="1" w:after="100" w:afterAutospacing="1" w:line="240" w:lineRule="auto"/>
              <w:jc w:val="center"/>
              <w:rPr>
                <w:sz w:val="24"/>
                <w:lang w:eastAsia="en-GB"/>
              </w:rPr>
            </w:pPr>
            <w:r w:rsidRPr="00D51678">
              <w:rPr>
                <w:i/>
                <w:iCs/>
                <w:sz w:val="15"/>
                <w:szCs w:val="15"/>
                <w:lang w:eastAsia="en-GB"/>
              </w:rPr>
              <w:t xml:space="preserve">Spartina </w:t>
            </w:r>
            <w:proofErr w:type="spellStart"/>
            <w:r w:rsidRPr="00D51678">
              <w:rPr>
                <w:i/>
                <w:iCs/>
                <w:sz w:val="15"/>
                <w:szCs w:val="15"/>
                <w:lang w:eastAsia="en-GB"/>
              </w:rPr>
              <w:t>anglica</w:t>
            </w:r>
            <w:proofErr w:type="spellEnd"/>
            <w:r w:rsidRPr="00D51678">
              <w:rPr>
                <w:rFonts w:ascii="SimSun" w:eastAsia="SimSun" w:hAnsi="SimSun" w:hint="eastAsia"/>
                <w:sz w:val="15"/>
                <w:szCs w:val="15"/>
                <w:lang w:eastAsia="zh-CN"/>
              </w:rPr>
              <w:t>，</w:t>
            </w:r>
            <w:r w:rsidRPr="00D51678">
              <w:rPr>
                <w:rFonts w:hint="eastAsia"/>
                <w:i/>
                <w:iCs/>
                <w:sz w:val="15"/>
                <w:szCs w:val="15"/>
                <w:lang w:eastAsia="zh-CN"/>
              </w:rPr>
              <w:t xml:space="preserve"> </w:t>
            </w:r>
            <w:r w:rsidRPr="00D51678">
              <w:rPr>
                <w:i/>
                <w:iCs/>
                <w:sz w:val="15"/>
                <w:szCs w:val="15"/>
                <w:lang w:eastAsia="en-GB"/>
              </w:rPr>
              <w:t xml:space="preserve">Salicornia </w:t>
            </w:r>
            <w:proofErr w:type="spellStart"/>
            <w:r w:rsidRPr="00D51678">
              <w:rPr>
                <w:i/>
                <w:iCs/>
                <w:sz w:val="15"/>
                <w:szCs w:val="15"/>
                <w:lang w:eastAsia="en-GB"/>
              </w:rPr>
              <w:t>spp</w:t>
            </w:r>
            <w:proofErr w:type="spellEnd"/>
          </w:p>
        </w:tc>
        <w:tc>
          <w:tcPr>
            <w:tcW w:w="1075" w:type="dxa"/>
            <w:tcMar>
              <w:top w:w="0" w:type="dxa"/>
              <w:left w:w="108" w:type="dxa"/>
              <w:bottom w:w="0" w:type="dxa"/>
              <w:right w:w="108" w:type="dxa"/>
            </w:tcMar>
          </w:tcPr>
          <w:p w14:paraId="54E295F3" w14:textId="5129C080"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D</w:t>
            </w:r>
            <w:r w:rsidRPr="00D51678">
              <w:rPr>
                <w:sz w:val="15"/>
                <w:szCs w:val="15"/>
                <w:vertAlign w:val="subscript"/>
                <w:lang w:eastAsia="en-GB"/>
              </w:rPr>
              <w:t>50</w:t>
            </w:r>
            <w:r w:rsidRPr="00D51678">
              <w:rPr>
                <w:sz w:val="15"/>
                <w:szCs w:val="15"/>
                <w:lang w:eastAsia="en-GB"/>
              </w:rPr>
              <w:t xml:space="preserve">, </w:t>
            </w:r>
            <w:proofErr w:type="spellStart"/>
            <w:r w:rsidRPr="00D51678">
              <w:rPr>
                <w:sz w:val="15"/>
                <w:szCs w:val="15"/>
                <w:lang w:eastAsia="en-GB"/>
              </w:rPr>
              <w:t>chl</w:t>
            </w:r>
            <w:proofErr w:type="spellEnd"/>
            <w:r w:rsidRPr="00D51678">
              <w:rPr>
                <w:sz w:val="15"/>
                <w:szCs w:val="15"/>
                <w:lang w:eastAsia="en-GB"/>
              </w:rPr>
              <w:t>-a</w:t>
            </w:r>
          </w:p>
        </w:tc>
      </w:tr>
      <w:tr w:rsidR="00D51678" w:rsidRPr="00D51678" w14:paraId="6C6A0154" w14:textId="77777777" w:rsidTr="00614104">
        <w:trPr>
          <w:trHeight w:val="379"/>
        </w:trPr>
        <w:tc>
          <w:tcPr>
            <w:tcW w:w="0" w:type="auto"/>
            <w:vMerge/>
            <w:hideMark/>
          </w:tcPr>
          <w:p w14:paraId="64110BEA" w14:textId="77777777" w:rsidR="00D51678" w:rsidRPr="00D51678" w:rsidRDefault="00D51678" w:rsidP="00614104">
            <w:pPr>
              <w:spacing w:before="100" w:beforeAutospacing="1" w:after="100" w:afterAutospacing="1" w:line="240" w:lineRule="auto"/>
              <w:jc w:val="center"/>
              <w:rPr>
                <w:sz w:val="15"/>
                <w:szCs w:val="15"/>
                <w:lang w:eastAsia="en-GB"/>
              </w:rPr>
            </w:pPr>
          </w:p>
        </w:tc>
        <w:tc>
          <w:tcPr>
            <w:tcW w:w="1091" w:type="dxa"/>
            <w:tcMar>
              <w:top w:w="0" w:type="dxa"/>
              <w:left w:w="108" w:type="dxa"/>
              <w:bottom w:w="0" w:type="dxa"/>
              <w:right w:w="108" w:type="dxa"/>
            </w:tcMar>
            <w:hideMark/>
          </w:tcPr>
          <w:p w14:paraId="7D03002C"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 xml:space="preserve">6. </w:t>
            </w:r>
            <w:proofErr w:type="spellStart"/>
            <w:r w:rsidRPr="00D51678">
              <w:rPr>
                <w:sz w:val="15"/>
                <w:szCs w:val="15"/>
                <w:lang w:eastAsia="en-GB"/>
              </w:rPr>
              <w:t>Hellegat</w:t>
            </w:r>
            <w:proofErr w:type="spellEnd"/>
            <w:r w:rsidRPr="00D51678">
              <w:rPr>
                <w:sz w:val="15"/>
                <w:szCs w:val="15"/>
                <w:lang w:eastAsia="en-GB"/>
              </w:rPr>
              <w:t xml:space="preserve">/ </w:t>
            </w:r>
            <w:proofErr w:type="spellStart"/>
            <w:r w:rsidRPr="00D51678">
              <w:rPr>
                <w:sz w:val="15"/>
                <w:szCs w:val="15"/>
                <w:lang w:eastAsia="en-GB"/>
              </w:rPr>
              <w:t>Westerschelde</w:t>
            </w:r>
            <w:proofErr w:type="spellEnd"/>
          </w:p>
        </w:tc>
        <w:tc>
          <w:tcPr>
            <w:tcW w:w="1515" w:type="dxa"/>
            <w:tcMar>
              <w:top w:w="0" w:type="dxa"/>
              <w:left w:w="108" w:type="dxa"/>
              <w:bottom w:w="0" w:type="dxa"/>
              <w:right w:w="108" w:type="dxa"/>
            </w:tcMar>
            <w:hideMark/>
          </w:tcPr>
          <w:p w14:paraId="772A94F6"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51°21'59.33"N, 3°56'44.67"E</w:t>
            </w:r>
          </w:p>
        </w:tc>
        <w:tc>
          <w:tcPr>
            <w:tcW w:w="830" w:type="dxa"/>
            <w:tcMar>
              <w:top w:w="0" w:type="dxa"/>
              <w:left w:w="108" w:type="dxa"/>
              <w:bottom w:w="0" w:type="dxa"/>
              <w:right w:w="108" w:type="dxa"/>
            </w:tcMar>
            <w:hideMark/>
          </w:tcPr>
          <w:p w14:paraId="37A1A0AC" w14:textId="73E0CBB3"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201</w:t>
            </w:r>
            <w:r w:rsidR="0075564E">
              <w:rPr>
                <w:sz w:val="15"/>
                <w:szCs w:val="15"/>
                <w:lang w:eastAsia="en-GB"/>
              </w:rPr>
              <w:t>5</w:t>
            </w:r>
            <w:r w:rsidRPr="00D51678">
              <w:rPr>
                <w:sz w:val="15"/>
                <w:szCs w:val="15"/>
                <w:lang w:eastAsia="en-GB"/>
              </w:rPr>
              <w:t>.1-2016.</w:t>
            </w:r>
            <w:r w:rsidR="0075564E">
              <w:rPr>
                <w:sz w:val="15"/>
                <w:szCs w:val="15"/>
                <w:lang w:eastAsia="en-GB"/>
              </w:rPr>
              <w:t>5</w:t>
            </w:r>
          </w:p>
        </w:tc>
        <w:tc>
          <w:tcPr>
            <w:tcW w:w="963" w:type="dxa"/>
            <w:tcMar>
              <w:top w:w="0" w:type="dxa"/>
              <w:left w:w="108" w:type="dxa"/>
              <w:bottom w:w="0" w:type="dxa"/>
              <w:right w:w="108" w:type="dxa"/>
            </w:tcMar>
            <w:hideMark/>
          </w:tcPr>
          <w:p w14:paraId="4E9DB156" w14:textId="77777777" w:rsidR="00D51678" w:rsidRPr="00D51678" w:rsidRDefault="00D51678" w:rsidP="00614104">
            <w:pPr>
              <w:spacing w:before="100" w:beforeAutospacing="1" w:after="100" w:afterAutospacing="1" w:line="240" w:lineRule="auto"/>
              <w:jc w:val="center"/>
              <w:rPr>
                <w:rFonts w:eastAsia="DengXian"/>
                <w:sz w:val="24"/>
                <w:lang w:eastAsia="zh-CN"/>
              </w:rPr>
            </w:pPr>
            <w:r w:rsidRPr="00D51678">
              <w:rPr>
                <w:rFonts w:eastAsia="DengXian" w:hint="eastAsia"/>
                <w:sz w:val="15"/>
                <w:szCs w:val="15"/>
                <w:lang w:eastAsia="zh-CN"/>
              </w:rPr>
              <w:t>[</w:t>
            </w:r>
            <w:r w:rsidRPr="00D51678">
              <w:rPr>
                <w:sz w:val="15"/>
                <w:szCs w:val="15"/>
                <w:lang w:eastAsia="en-GB"/>
              </w:rPr>
              <w:t>113.4-131.8</w:t>
            </w:r>
            <w:r w:rsidRPr="00D51678">
              <w:rPr>
                <w:rFonts w:eastAsia="DengXian" w:hint="eastAsia"/>
                <w:sz w:val="15"/>
                <w:szCs w:val="15"/>
                <w:lang w:eastAsia="zh-CN"/>
              </w:rPr>
              <w:t>]</w:t>
            </w:r>
          </w:p>
        </w:tc>
        <w:tc>
          <w:tcPr>
            <w:tcW w:w="678" w:type="dxa"/>
            <w:tcMar>
              <w:top w:w="0" w:type="dxa"/>
              <w:left w:w="108" w:type="dxa"/>
              <w:bottom w:w="0" w:type="dxa"/>
              <w:right w:w="108" w:type="dxa"/>
            </w:tcMar>
            <w:hideMark/>
          </w:tcPr>
          <w:p w14:paraId="12A91BB1" w14:textId="77777777" w:rsidR="00D51678" w:rsidRPr="00F82151" w:rsidRDefault="00D51678" w:rsidP="00614104">
            <w:pPr>
              <w:spacing w:before="100" w:beforeAutospacing="1" w:after="100" w:afterAutospacing="1" w:line="240" w:lineRule="auto"/>
              <w:jc w:val="center"/>
              <w:rPr>
                <w:sz w:val="24"/>
                <w:lang w:eastAsia="en-GB"/>
              </w:rPr>
            </w:pPr>
            <w:r w:rsidRPr="00F82151">
              <w:rPr>
                <w:sz w:val="15"/>
                <w:szCs w:val="15"/>
                <w:lang w:eastAsia="en-GB"/>
              </w:rPr>
              <w:t>4.2</w:t>
            </w:r>
          </w:p>
        </w:tc>
        <w:tc>
          <w:tcPr>
            <w:tcW w:w="900" w:type="dxa"/>
            <w:tcMar>
              <w:top w:w="0" w:type="dxa"/>
              <w:left w:w="108" w:type="dxa"/>
              <w:bottom w:w="0" w:type="dxa"/>
              <w:right w:w="108" w:type="dxa"/>
            </w:tcMar>
            <w:hideMark/>
          </w:tcPr>
          <w:p w14:paraId="7C981AE8" w14:textId="5C623130" w:rsidR="00D51678" w:rsidRPr="00F82151" w:rsidRDefault="00A2455A" w:rsidP="00614104">
            <w:pPr>
              <w:spacing w:before="100" w:beforeAutospacing="1" w:after="100" w:afterAutospacing="1" w:line="240" w:lineRule="auto"/>
              <w:jc w:val="center"/>
              <w:rPr>
                <w:sz w:val="24"/>
                <w:lang w:eastAsia="en-GB"/>
              </w:rPr>
            </w:pPr>
            <w:r w:rsidRPr="00F82151">
              <w:rPr>
                <w:sz w:val="15"/>
                <w:szCs w:val="15"/>
                <w:lang w:eastAsia="en-GB"/>
              </w:rPr>
              <w:t>11</w:t>
            </w:r>
            <w:r w:rsidR="00D51678" w:rsidRPr="00F82151">
              <w:rPr>
                <w:sz w:val="15"/>
                <w:szCs w:val="15"/>
                <w:lang w:eastAsia="en-GB"/>
              </w:rPr>
              <w:t xml:space="preserve"> [</w:t>
            </w:r>
            <w:r w:rsidRPr="00F82151">
              <w:rPr>
                <w:sz w:val="15"/>
                <w:szCs w:val="15"/>
                <w:lang w:eastAsia="en-GB"/>
              </w:rPr>
              <w:t>8</w:t>
            </w:r>
            <w:r w:rsidR="00D51678" w:rsidRPr="00F82151">
              <w:rPr>
                <w:sz w:val="15"/>
                <w:szCs w:val="15"/>
                <w:lang w:eastAsia="en-GB"/>
              </w:rPr>
              <w:t>]</w:t>
            </w:r>
          </w:p>
        </w:tc>
        <w:tc>
          <w:tcPr>
            <w:tcW w:w="1194" w:type="dxa"/>
            <w:tcMar>
              <w:top w:w="0" w:type="dxa"/>
              <w:left w:w="108" w:type="dxa"/>
              <w:bottom w:w="0" w:type="dxa"/>
              <w:right w:w="108" w:type="dxa"/>
            </w:tcMar>
            <w:hideMark/>
          </w:tcPr>
          <w:p w14:paraId="724D2CAA"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-50, -15, -5, 5</w:t>
            </w:r>
          </w:p>
        </w:tc>
        <w:tc>
          <w:tcPr>
            <w:tcW w:w="1181" w:type="dxa"/>
            <w:tcMar>
              <w:top w:w="0" w:type="dxa"/>
              <w:left w:w="108" w:type="dxa"/>
              <w:bottom w:w="0" w:type="dxa"/>
              <w:right w:w="108" w:type="dxa"/>
            </w:tcMar>
            <w:hideMark/>
          </w:tcPr>
          <w:p w14:paraId="15B775AA" w14:textId="77777777" w:rsidR="00D51678" w:rsidRPr="00D51678" w:rsidRDefault="00D51678" w:rsidP="00614104">
            <w:pPr>
              <w:spacing w:before="100" w:beforeAutospacing="1" w:after="100" w:afterAutospacing="1" w:line="240" w:lineRule="auto"/>
              <w:jc w:val="center"/>
              <w:rPr>
                <w:sz w:val="24"/>
                <w:lang w:eastAsia="en-GB"/>
              </w:rPr>
            </w:pPr>
            <w:r w:rsidRPr="00D51678">
              <w:rPr>
                <w:i/>
                <w:iCs/>
                <w:sz w:val="15"/>
                <w:szCs w:val="15"/>
                <w:lang w:eastAsia="en-GB"/>
              </w:rPr>
              <w:t xml:space="preserve">Spartina </w:t>
            </w:r>
            <w:proofErr w:type="spellStart"/>
            <w:r w:rsidRPr="00D51678">
              <w:rPr>
                <w:i/>
                <w:iCs/>
                <w:sz w:val="15"/>
                <w:szCs w:val="15"/>
                <w:lang w:eastAsia="en-GB"/>
              </w:rPr>
              <w:t>anglica</w:t>
            </w:r>
            <w:proofErr w:type="spellEnd"/>
            <w:r w:rsidRPr="00D51678">
              <w:rPr>
                <w:rFonts w:ascii="SimSun" w:eastAsia="SimSun" w:hAnsi="SimSun" w:hint="eastAsia"/>
                <w:sz w:val="15"/>
                <w:szCs w:val="15"/>
                <w:lang w:eastAsia="zh-CN"/>
              </w:rPr>
              <w:t>，</w:t>
            </w:r>
            <w:r w:rsidRPr="00D51678">
              <w:rPr>
                <w:rFonts w:hint="eastAsia"/>
                <w:i/>
                <w:iCs/>
                <w:sz w:val="15"/>
                <w:szCs w:val="15"/>
                <w:lang w:eastAsia="zh-CN"/>
              </w:rPr>
              <w:t xml:space="preserve"> </w:t>
            </w:r>
            <w:r w:rsidRPr="00D51678">
              <w:rPr>
                <w:i/>
                <w:iCs/>
                <w:sz w:val="15"/>
                <w:szCs w:val="15"/>
                <w:lang w:eastAsia="en-GB"/>
              </w:rPr>
              <w:t xml:space="preserve">Salicornia </w:t>
            </w:r>
            <w:proofErr w:type="spellStart"/>
            <w:r w:rsidRPr="00D51678">
              <w:rPr>
                <w:i/>
                <w:iCs/>
                <w:sz w:val="15"/>
                <w:szCs w:val="15"/>
                <w:lang w:eastAsia="en-GB"/>
              </w:rPr>
              <w:t>spp</w:t>
            </w:r>
            <w:proofErr w:type="spellEnd"/>
          </w:p>
        </w:tc>
        <w:tc>
          <w:tcPr>
            <w:tcW w:w="1075" w:type="dxa"/>
            <w:tcMar>
              <w:top w:w="0" w:type="dxa"/>
              <w:left w:w="108" w:type="dxa"/>
              <w:bottom w:w="0" w:type="dxa"/>
              <w:right w:w="108" w:type="dxa"/>
            </w:tcMar>
            <w:hideMark/>
          </w:tcPr>
          <w:p w14:paraId="3A29B0A2" w14:textId="41FB92CD" w:rsidR="00D51678" w:rsidRPr="00D51678" w:rsidRDefault="009A5821" w:rsidP="00614104">
            <w:pPr>
              <w:spacing w:before="100" w:beforeAutospacing="1" w:after="100" w:afterAutospacing="1" w:line="240" w:lineRule="auto"/>
              <w:jc w:val="center"/>
              <w:rPr>
                <w:sz w:val="24"/>
                <w:lang w:eastAsia="en-GB"/>
              </w:rPr>
            </w:pPr>
            <w:r w:rsidRPr="00D51678">
              <w:rPr>
                <w:sz w:val="15"/>
                <w:szCs w:val="15"/>
                <w:lang w:eastAsia="en-GB"/>
              </w:rPr>
              <w:t>D</w:t>
            </w:r>
            <w:r w:rsidRPr="00D51678">
              <w:rPr>
                <w:sz w:val="15"/>
                <w:szCs w:val="15"/>
                <w:vertAlign w:val="subscript"/>
                <w:lang w:eastAsia="en-GB"/>
              </w:rPr>
              <w:t>50</w:t>
            </w:r>
            <w:r>
              <w:rPr>
                <w:sz w:val="15"/>
                <w:szCs w:val="15"/>
                <w:vertAlign w:val="subscript"/>
                <w:lang w:eastAsia="en-GB"/>
              </w:rPr>
              <w:t xml:space="preserve">, </w:t>
            </w:r>
            <w:r w:rsidR="00D51678" w:rsidRPr="00D51678">
              <w:rPr>
                <w:sz w:val="15"/>
                <w:szCs w:val="15"/>
                <w:lang w:eastAsia="en-GB"/>
              </w:rPr>
              <w:t>Hs, WL</w:t>
            </w:r>
          </w:p>
        </w:tc>
      </w:tr>
      <w:tr w:rsidR="00D51678" w:rsidRPr="00D51678" w14:paraId="67EF1B8C" w14:textId="77777777" w:rsidTr="00614104">
        <w:trPr>
          <w:trHeight w:val="379"/>
        </w:trPr>
        <w:tc>
          <w:tcPr>
            <w:tcW w:w="0" w:type="auto"/>
            <w:vMerge/>
            <w:hideMark/>
          </w:tcPr>
          <w:p w14:paraId="39C1E27C" w14:textId="77777777" w:rsidR="00D51678" w:rsidRPr="00D51678" w:rsidRDefault="00D51678" w:rsidP="00614104">
            <w:pPr>
              <w:spacing w:before="100" w:beforeAutospacing="1" w:after="100" w:afterAutospacing="1" w:line="240" w:lineRule="auto"/>
              <w:jc w:val="center"/>
              <w:rPr>
                <w:sz w:val="15"/>
                <w:szCs w:val="15"/>
                <w:lang w:eastAsia="en-GB"/>
              </w:rPr>
            </w:pPr>
          </w:p>
        </w:tc>
        <w:tc>
          <w:tcPr>
            <w:tcW w:w="1091" w:type="dxa"/>
            <w:tcMar>
              <w:top w:w="0" w:type="dxa"/>
              <w:left w:w="108" w:type="dxa"/>
              <w:bottom w:w="0" w:type="dxa"/>
              <w:right w:w="108" w:type="dxa"/>
            </w:tcMar>
            <w:hideMark/>
          </w:tcPr>
          <w:p w14:paraId="5E1A8955"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7.Uithuizen/</w:t>
            </w:r>
            <w:r w:rsidRPr="00D51678">
              <w:rPr>
                <w:sz w:val="21"/>
                <w:szCs w:val="21"/>
                <w:lang w:eastAsia="en-GB"/>
              </w:rPr>
              <w:t xml:space="preserve"> </w:t>
            </w:r>
            <w:proofErr w:type="spellStart"/>
            <w:r w:rsidRPr="00D51678">
              <w:rPr>
                <w:sz w:val="15"/>
                <w:szCs w:val="15"/>
                <w:lang w:eastAsia="en-GB"/>
              </w:rPr>
              <w:t>Wadden</w:t>
            </w:r>
            <w:proofErr w:type="spellEnd"/>
            <w:r w:rsidRPr="00D51678">
              <w:rPr>
                <w:sz w:val="15"/>
                <w:szCs w:val="15"/>
                <w:lang w:eastAsia="en-GB"/>
              </w:rPr>
              <w:t xml:space="preserve"> Sea</w:t>
            </w:r>
          </w:p>
        </w:tc>
        <w:tc>
          <w:tcPr>
            <w:tcW w:w="1515" w:type="dxa"/>
            <w:tcMar>
              <w:top w:w="0" w:type="dxa"/>
              <w:left w:w="108" w:type="dxa"/>
              <w:bottom w:w="0" w:type="dxa"/>
              <w:right w:w="108" w:type="dxa"/>
            </w:tcMar>
            <w:hideMark/>
          </w:tcPr>
          <w:p w14:paraId="3B137D5D"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53°27'24.57"N, 6°39'32.07"E</w:t>
            </w:r>
          </w:p>
        </w:tc>
        <w:tc>
          <w:tcPr>
            <w:tcW w:w="830" w:type="dxa"/>
            <w:tcMar>
              <w:top w:w="0" w:type="dxa"/>
              <w:left w:w="108" w:type="dxa"/>
              <w:bottom w:w="0" w:type="dxa"/>
              <w:right w:w="108" w:type="dxa"/>
            </w:tcMar>
            <w:hideMark/>
          </w:tcPr>
          <w:p w14:paraId="75BD1972" w14:textId="45FECD0C"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2015.3-2016.</w:t>
            </w:r>
            <w:r w:rsidR="0075564E">
              <w:rPr>
                <w:sz w:val="15"/>
                <w:szCs w:val="15"/>
                <w:lang w:eastAsia="en-GB"/>
              </w:rPr>
              <w:t>4</w:t>
            </w:r>
          </w:p>
        </w:tc>
        <w:tc>
          <w:tcPr>
            <w:tcW w:w="963" w:type="dxa"/>
            <w:tcMar>
              <w:top w:w="0" w:type="dxa"/>
              <w:left w:w="108" w:type="dxa"/>
              <w:bottom w:w="0" w:type="dxa"/>
              <w:right w:w="108" w:type="dxa"/>
            </w:tcMar>
            <w:hideMark/>
          </w:tcPr>
          <w:p w14:paraId="7286213F" w14:textId="2A089873"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87</w:t>
            </w:r>
            <w:r w:rsidR="00067D7C" w:rsidRPr="00E900EF">
              <w:rPr>
                <w:sz w:val="18"/>
                <w:szCs w:val="15"/>
                <w:vertAlign w:val="superscript"/>
                <w:lang w:eastAsia="en-GB"/>
              </w:rPr>
              <w:t>d</w:t>
            </w:r>
          </w:p>
        </w:tc>
        <w:tc>
          <w:tcPr>
            <w:tcW w:w="678" w:type="dxa"/>
            <w:tcMar>
              <w:top w:w="0" w:type="dxa"/>
              <w:left w:w="108" w:type="dxa"/>
              <w:bottom w:w="0" w:type="dxa"/>
              <w:right w:w="108" w:type="dxa"/>
            </w:tcMar>
            <w:hideMark/>
          </w:tcPr>
          <w:p w14:paraId="1EB67163"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4.0</w:t>
            </w:r>
          </w:p>
        </w:tc>
        <w:tc>
          <w:tcPr>
            <w:tcW w:w="900" w:type="dxa"/>
            <w:tcMar>
              <w:top w:w="0" w:type="dxa"/>
              <w:left w:w="108" w:type="dxa"/>
              <w:bottom w:w="0" w:type="dxa"/>
              <w:right w:w="108" w:type="dxa"/>
            </w:tcMar>
            <w:hideMark/>
          </w:tcPr>
          <w:p w14:paraId="5828B469" w14:textId="77777777" w:rsidR="00D51678" w:rsidRPr="00D51678" w:rsidRDefault="00D51678" w:rsidP="00614104">
            <w:pPr>
              <w:spacing w:before="100" w:beforeAutospacing="1" w:after="100" w:afterAutospacing="1" w:line="240" w:lineRule="auto"/>
              <w:jc w:val="center"/>
              <w:rPr>
                <w:rFonts w:eastAsia="DengXian"/>
                <w:sz w:val="24"/>
                <w:highlight w:val="yellow"/>
                <w:lang w:eastAsia="zh-CN"/>
              </w:rPr>
            </w:pPr>
            <w:r w:rsidRPr="00D51678">
              <w:rPr>
                <w:rFonts w:hint="eastAsia"/>
                <w:sz w:val="15"/>
                <w:szCs w:val="15"/>
                <w:lang w:eastAsia="en-GB"/>
              </w:rPr>
              <w:t>7</w:t>
            </w:r>
            <w:r w:rsidRPr="00D51678">
              <w:rPr>
                <w:rFonts w:eastAsia="DengXian" w:hint="eastAsia"/>
                <w:sz w:val="15"/>
                <w:szCs w:val="15"/>
                <w:lang w:eastAsia="zh-CN"/>
              </w:rPr>
              <w:t xml:space="preserve"> [8]</w:t>
            </w:r>
          </w:p>
        </w:tc>
        <w:tc>
          <w:tcPr>
            <w:tcW w:w="1194" w:type="dxa"/>
            <w:tcMar>
              <w:top w:w="0" w:type="dxa"/>
              <w:left w:w="108" w:type="dxa"/>
              <w:bottom w:w="0" w:type="dxa"/>
              <w:right w:w="108" w:type="dxa"/>
            </w:tcMar>
            <w:hideMark/>
          </w:tcPr>
          <w:p w14:paraId="2C9E0AFE"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-15, -10, -5, 2.5</w:t>
            </w:r>
          </w:p>
        </w:tc>
        <w:tc>
          <w:tcPr>
            <w:tcW w:w="1181" w:type="dxa"/>
            <w:tcMar>
              <w:top w:w="0" w:type="dxa"/>
              <w:left w:w="108" w:type="dxa"/>
              <w:bottom w:w="0" w:type="dxa"/>
              <w:right w:w="108" w:type="dxa"/>
            </w:tcMar>
            <w:hideMark/>
          </w:tcPr>
          <w:p w14:paraId="46188CDD" w14:textId="77777777" w:rsidR="00D51678" w:rsidRPr="00D51678" w:rsidRDefault="00D51678" w:rsidP="00614104">
            <w:pPr>
              <w:spacing w:before="100" w:beforeAutospacing="1" w:after="100" w:afterAutospacing="1" w:line="240" w:lineRule="auto"/>
              <w:jc w:val="center"/>
              <w:rPr>
                <w:sz w:val="24"/>
                <w:lang w:eastAsia="en-GB"/>
              </w:rPr>
            </w:pPr>
            <w:r w:rsidRPr="00D51678">
              <w:rPr>
                <w:i/>
                <w:iCs/>
                <w:sz w:val="15"/>
                <w:szCs w:val="15"/>
                <w:lang w:eastAsia="en-GB"/>
              </w:rPr>
              <w:t xml:space="preserve">Salicornia </w:t>
            </w:r>
            <w:proofErr w:type="spellStart"/>
            <w:r w:rsidRPr="00D51678">
              <w:rPr>
                <w:i/>
                <w:iCs/>
                <w:sz w:val="15"/>
                <w:szCs w:val="15"/>
                <w:lang w:eastAsia="en-GB"/>
              </w:rPr>
              <w:t>europaea</w:t>
            </w:r>
            <w:proofErr w:type="spellEnd"/>
            <w:r w:rsidRPr="00D51678">
              <w:rPr>
                <w:i/>
                <w:iCs/>
                <w:sz w:val="15"/>
                <w:szCs w:val="15"/>
                <w:lang w:eastAsia="en-GB"/>
              </w:rPr>
              <w:t xml:space="preserve">, </w:t>
            </w:r>
            <w:proofErr w:type="spellStart"/>
            <w:r w:rsidRPr="00D51678">
              <w:rPr>
                <w:i/>
                <w:iCs/>
                <w:sz w:val="15"/>
                <w:szCs w:val="15"/>
                <w:lang w:eastAsia="en-GB"/>
              </w:rPr>
              <w:t>Puccinellia</w:t>
            </w:r>
            <w:proofErr w:type="spellEnd"/>
            <w:r w:rsidRPr="00D51678">
              <w:rPr>
                <w:i/>
                <w:iCs/>
                <w:sz w:val="15"/>
                <w:szCs w:val="15"/>
                <w:lang w:eastAsia="en-GB"/>
              </w:rPr>
              <w:t xml:space="preserve"> </w:t>
            </w:r>
            <w:proofErr w:type="spellStart"/>
            <w:r w:rsidRPr="00D51678">
              <w:rPr>
                <w:i/>
                <w:iCs/>
                <w:sz w:val="15"/>
                <w:szCs w:val="15"/>
                <w:lang w:eastAsia="en-GB"/>
              </w:rPr>
              <w:t>maritima</w:t>
            </w:r>
            <w:proofErr w:type="spellEnd"/>
            <w:r w:rsidRPr="00D51678">
              <w:rPr>
                <w:i/>
                <w:iCs/>
                <w:sz w:val="15"/>
                <w:szCs w:val="15"/>
                <w:lang w:eastAsia="en-GB"/>
              </w:rPr>
              <w:t xml:space="preserve">, Spartina </w:t>
            </w:r>
            <w:proofErr w:type="spellStart"/>
            <w:r w:rsidRPr="00D51678">
              <w:rPr>
                <w:i/>
                <w:iCs/>
                <w:sz w:val="15"/>
                <w:szCs w:val="15"/>
                <w:lang w:eastAsia="en-GB"/>
              </w:rPr>
              <w:t>anglica</w:t>
            </w:r>
            <w:proofErr w:type="spellEnd"/>
          </w:p>
        </w:tc>
        <w:tc>
          <w:tcPr>
            <w:tcW w:w="1075" w:type="dxa"/>
            <w:tcMar>
              <w:top w:w="0" w:type="dxa"/>
              <w:left w:w="108" w:type="dxa"/>
              <w:bottom w:w="0" w:type="dxa"/>
              <w:right w:w="108" w:type="dxa"/>
            </w:tcMar>
            <w:hideMark/>
          </w:tcPr>
          <w:p w14:paraId="36E0C4EA" w14:textId="20012CDC" w:rsidR="00D51678" w:rsidRPr="00D51678" w:rsidRDefault="004205F8" w:rsidP="00614104">
            <w:pPr>
              <w:spacing w:before="100" w:beforeAutospacing="1" w:after="100" w:afterAutospacing="1" w:line="240" w:lineRule="auto"/>
              <w:jc w:val="center"/>
              <w:rPr>
                <w:sz w:val="24"/>
                <w:lang w:eastAsia="en-GB"/>
              </w:rPr>
            </w:pPr>
            <w:r>
              <w:rPr>
                <w:sz w:val="15"/>
                <w:szCs w:val="15"/>
                <w:lang w:eastAsia="en-GB"/>
              </w:rPr>
              <w:t>WL</w:t>
            </w:r>
          </w:p>
        </w:tc>
      </w:tr>
      <w:tr w:rsidR="00D51678" w:rsidRPr="00D51678" w14:paraId="3D90D9EF" w14:textId="77777777" w:rsidTr="00614104">
        <w:trPr>
          <w:trHeight w:val="864"/>
        </w:trPr>
        <w:tc>
          <w:tcPr>
            <w:tcW w:w="0" w:type="auto"/>
            <w:hideMark/>
          </w:tcPr>
          <w:p w14:paraId="5B00C231" w14:textId="77777777" w:rsidR="00D51678" w:rsidRPr="00D51678" w:rsidRDefault="00D51678" w:rsidP="00614104">
            <w:pPr>
              <w:spacing w:before="100" w:beforeAutospacing="1" w:after="100" w:afterAutospacing="1" w:line="240" w:lineRule="auto"/>
              <w:jc w:val="center"/>
              <w:rPr>
                <w:sz w:val="15"/>
                <w:szCs w:val="15"/>
                <w:lang w:eastAsia="en-GB"/>
              </w:rPr>
            </w:pPr>
            <w:r w:rsidRPr="00D51678">
              <w:rPr>
                <w:sz w:val="15"/>
                <w:szCs w:val="15"/>
                <w:lang w:eastAsia="en-GB"/>
              </w:rPr>
              <w:t>BE</w:t>
            </w:r>
          </w:p>
        </w:tc>
        <w:tc>
          <w:tcPr>
            <w:tcW w:w="1091" w:type="dxa"/>
            <w:tcMar>
              <w:top w:w="0" w:type="dxa"/>
              <w:left w:w="108" w:type="dxa"/>
              <w:bottom w:w="0" w:type="dxa"/>
              <w:right w:w="108" w:type="dxa"/>
            </w:tcMar>
            <w:hideMark/>
          </w:tcPr>
          <w:p w14:paraId="4726C710"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 xml:space="preserve">8. </w:t>
            </w:r>
            <w:proofErr w:type="spellStart"/>
            <w:r w:rsidRPr="00D51678">
              <w:rPr>
                <w:sz w:val="15"/>
                <w:szCs w:val="15"/>
                <w:lang w:eastAsia="en-GB"/>
              </w:rPr>
              <w:t>Galgeschoor</w:t>
            </w:r>
            <w:proofErr w:type="spellEnd"/>
            <w:r w:rsidRPr="00D51678">
              <w:rPr>
                <w:sz w:val="15"/>
                <w:szCs w:val="15"/>
                <w:lang w:eastAsia="en-GB"/>
              </w:rPr>
              <w:t xml:space="preserve">/ </w:t>
            </w:r>
            <w:proofErr w:type="spellStart"/>
            <w:r w:rsidRPr="00D51678">
              <w:rPr>
                <w:sz w:val="15"/>
                <w:szCs w:val="15"/>
                <w:lang w:eastAsia="en-GB"/>
              </w:rPr>
              <w:t>Zeeschelde</w:t>
            </w:r>
            <w:proofErr w:type="spellEnd"/>
          </w:p>
        </w:tc>
        <w:tc>
          <w:tcPr>
            <w:tcW w:w="1515" w:type="dxa"/>
            <w:tcMar>
              <w:top w:w="0" w:type="dxa"/>
              <w:left w:w="108" w:type="dxa"/>
              <w:bottom w:w="0" w:type="dxa"/>
              <w:right w:w="108" w:type="dxa"/>
            </w:tcMar>
            <w:hideMark/>
          </w:tcPr>
          <w:p w14:paraId="35AF94EB" w14:textId="77777777" w:rsidR="00D51678" w:rsidRPr="00D51678" w:rsidRDefault="00D51678" w:rsidP="00614104">
            <w:pPr>
              <w:spacing w:before="100" w:beforeAutospacing="1" w:line="240" w:lineRule="auto"/>
              <w:jc w:val="center"/>
              <w:rPr>
                <w:sz w:val="24"/>
                <w:lang w:eastAsia="en-GB"/>
              </w:rPr>
            </w:pPr>
            <w:r w:rsidRPr="00D51678">
              <w:rPr>
                <w:sz w:val="15"/>
                <w:szCs w:val="15"/>
                <w:lang w:eastAsia="en-GB"/>
              </w:rPr>
              <w:t>51°19′1.60″ N,</w:t>
            </w:r>
          </w:p>
          <w:p w14:paraId="2BF0C8A0"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4°17′53.43″ E</w:t>
            </w:r>
          </w:p>
        </w:tc>
        <w:tc>
          <w:tcPr>
            <w:tcW w:w="830" w:type="dxa"/>
            <w:tcMar>
              <w:top w:w="0" w:type="dxa"/>
              <w:left w:w="108" w:type="dxa"/>
              <w:bottom w:w="0" w:type="dxa"/>
              <w:right w:w="108" w:type="dxa"/>
            </w:tcMar>
            <w:hideMark/>
          </w:tcPr>
          <w:p w14:paraId="4F4D6004"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2015.10- 2017.5</w:t>
            </w:r>
          </w:p>
        </w:tc>
        <w:tc>
          <w:tcPr>
            <w:tcW w:w="963" w:type="dxa"/>
            <w:tcMar>
              <w:top w:w="0" w:type="dxa"/>
              <w:left w:w="108" w:type="dxa"/>
              <w:bottom w:w="0" w:type="dxa"/>
              <w:right w:w="108" w:type="dxa"/>
            </w:tcMar>
            <w:hideMark/>
          </w:tcPr>
          <w:p w14:paraId="666954A4" w14:textId="77777777" w:rsidR="00D51678" w:rsidRPr="00D51678" w:rsidRDefault="00D51678" w:rsidP="00614104">
            <w:pPr>
              <w:spacing w:before="100" w:beforeAutospacing="1" w:after="100" w:afterAutospacing="1" w:line="240" w:lineRule="auto"/>
              <w:jc w:val="center"/>
              <w:rPr>
                <w:rFonts w:eastAsia="DengXian"/>
                <w:sz w:val="24"/>
                <w:lang w:eastAsia="zh-CN"/>
              </w:rPr>
            </w:pPr>
            <w:r w:rsidRPr="00D51678">
              <w:rPr>
                <w:rFonts w:eastAsia="DengXian" w:hint="eastAsia"/>
                <w:sz w:val="15"/>
                <w:szCs w:val="15"/>
                <w:lang w:eastAsia="zh-CN"/>
              </w:rPr>
              <w:t>[</w:t>
            </w:r>
            <w:r w:rsidRPr="00D51678">
              <w:rPr>
                <w:sz w:val="15"/>
                <w:szCs w:val="15"/>
                <w:lang w:eastAsia="en-GB"/>
              </w:rPr>
              <w:t>28.6-259.1</w:t>
            </w:r>
            <w:r w:rsidRPr="00D51678">
              <w:rPr>
                <w:rFonts w:eastAsia="DengXian" w:hint="eastAsia"/>
                <w:sz w:val="15"/>
                <w:szCs w:val="15"/>
                <w:lang w:eastAsia="zh-CN"/>
              </w:rPr>
              <w:t>]</w:t>
            </w:r>
          </w:p>
        </w:tc>
        <w:tc>
          <w:tcPr>
            <w:tcW w:w="678" w:type="dxa"/>
            <w:tcMar>
              <w:top w:w="0" w:type="dxa"/>
              <w:left w:w="108" w:type="dxa"/>
              <w:bottom w:w="0" w:type="dxa"/>
              <w:right w:w="108" w:type="dxa"/>
            </w:tcMar>
            <w:hideMark/>
          </w:tcPr>
          <w:p w14:paraId="71E0F396"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5.2</w:t>
            </w:r>
          </w:p>
        </w:tc>
        <w:tc>
          <w:tcPr>
            <w:tcW w:w="900" w:type="dxa"/>
            <w:tcMar>
              <w:top w:w="0" w:type="dxa"/>
              <w:left w:w="108" w:type="dxa"/>
              <w:bottom w:w="0" w:type="dxa"/>
              <w:right w:w="108" w:type="dxa"/>
            </w:tcMar>
            <w:hideMark/>
          </w:tcPr>
          <w:p w14:paraId="5DEDC3CA" w14:textId="5E18FB60" w:rsidR="00D51678" w:rsidRPr="00D51678" w:rsidRDefault="00D51678" w:rsidP="00614104">
            <w:pPr>
              <w:spacing w:before="100" w:beforeAutospacing="1" w:after="100" w:afterAutospacing="1" w:line="240" w:lineRule="auto"/>
              <w:jc w:val="center"/>
              <w:rPr>
                <w:sz w:val="15"/>
                <w:szCs w:val="15"/>
                <w:lang w:val="fr-FR" w:eastAsia="en-GB"/>
              </w:rPr>
            </w:pPr>
            <w:r w:rsidRPr="00D51678">
              <w:rPr>
                <w:sz w:val="15"/>
                <w:szCs w:val="15"/>
                <w:lang w:val="fr-FR" w:eastAsia="en-GB"/>
              </w:rPr>
              <w:t>7</w:t>
            </w:r>
            <w:r w:rsidR="004931A8">
              <w:rPr>
                <w:sz w:val="15"/>
                <w:szCs w:val="15"/>
                <w:lang w:val="fr-FR" w:eastAsia="en-GB"/>
              </w:rPr>
              <w:t xml:space="preserve"> </w:t>
            </w:r>
            <w:r w:rsidRPr="00D51678">
              <w:rPr>
                <w:sz w:val="15"/>
                <w:szCs w:val="15"/>
                <w:lang w:val="fr-FR" w:eastAsia="en-GB"/>
              </w:rPr>
              <w:t>[2]</w:t>
            </w:r>
          </w:p>
          <w:p w14:paraId="057D17CB" w14:textId="77777777" w:rsidR="00D51678" w:rsidRPr="00D51678" w:rsidRDefault="00D51678" w:rsidP="00614104">
            <w:pPr>
              <w:spacing w:before="100" w:beforeAutospacing="1" w:after="100" w:afterAutospacing="1" w:line="240" w:lineRule="auto"/>
              <w:jc w:val="center"/>
              <w:rPr>
                <w:sz w:val="24"/>
                <w:lang w:eastAsia="en-GB"/>
              </w:rPr>
            </w:pPr>
          </w:p>
        </w:tc>
        <w:tc>
          <w:tcPr>
            <w:tcW w:w="1194" w:type="dxa"/>
            <w:tcMar>
              <w:top w:w="0" w:type="dxa"/>
              <w:left w:w="108" w:type="dxa"/>
              <w:bottom w:w="0" w:type="dxa"/>
              <w:right w:w="108" w:type="dxa"/>
            </w:tcMar>
            <w:hideMark/>
          </w:tcPr>
          <w:p w14:paraId="2B068071" w14:textId="77FA9708" w:rsidR="00D51678" w:rsidRPr="00D51678" w:rsidRDefault="00997684" w:rsidP="00614104">
            <w:pPr>
              <w:spacing w:line="240" w:lineRule="auto"/>
              <w:jc w:val="center"/>
              <w:rPr>
                <w:sz w:val="15"/>
                <w:szCs w:val="15"/>
                <w:lang w:eastAsia="en-GB"/>
              </w:rPr>
            </w:pPr>
            <w:r>
              <w:rPr>
                <w:sz w:val="15"/>
                <w:szCs w:val="15"/>
                <w:lang w:eastAsia="en-GB"/>
              </w:rPr>
              <w:t>9</w:t>
            </w:r>
            <w:r w:rsidR="00D51678" w:rsidRPr="00D51678">
              <w:rPr>
                <w:sz w:val="15"/>
                <w:szCs w:val="15"/>
                <w:lang w:eastAsia="en-GB"/>
              </w:rPr>
              <w:t>, 135 (South transect)</w:t>
            </w:r>
          </w:p>
          <w:p w14:paraId="337A43A5" w14:textId="013E5244" w:rsidR="00D51678" w:rsidRPr="00D51678" w:rsidRDefault="00997684" w:rsidP="00614104">
            <w:pPr>
              <w:spacing w:line="240" w:lineRule="auto"/>
              <w:jc w:val="center"/>
              <w:rPr>
                <w:sz w:val="24"/>
                <w:lang w:eastAsia="en-GB"/>
              </w:rPr>
            </w:pPr>
            <w:r>
              <w:rPr>
                <w:sz w:val="15"/>
                <w:szCs w:val="15"/>
                <w:lang w:eastAsia="en-GB"/>
              </w:rPr>
              <w:t>1</w:t>
            </w:r>
            <w:r w:rsidR="00D51678" w:rsidRPr="00D51678">
              <w:rPr>
                <w:sz w:val="15"/>
                <w:szCs w:val="15"/>
                <w:lang w:eastAsia="en-GB"/>
              </w:rPr>
              <w:t>0, 15</w:t>
            </w:r>
            <w:r>
              <w:rPr>
                <w:sz w:val="15"/>
                <w:szCs w:val="15"/>
                <w:lang w:eastAsia="en-GB"/>
              </w:rPr>
              <w:t>0</w:t>
            </w:r>
            <w:r w:rsidR="00D51678" w:rsidRPr="00D51678">
              <w:rPr>
                <w:sz w:val="15"/>
                <w:szCs w:val="15"/>
                <w:lang w:eastAsia="en-GB"/>
              </w:rPr>
              <w:t xml:space="preserve"> (North transect)</w:t>
            </w:r>
          </w:p>
        </w:tc>
        <w:tc>
          <w:tcPr>
            <w:tcW w:w="1181" w:type="dxa"/>
            <w:tcMar>
              <w:top w:w="0" w:type="dxa"/>
              <w:left w:w="108" w:type="dxa"/>
              <w:bottom w:w="0" w:type="dxa"/>
              <w:right w:w="108" w:type="dxa"/>
            </w:tcMar>
            <w:hideMark/>
          </w:tcPr>
          <w:p w14:paraId="7481ED8D" w14:textId="77777777" w:rsidR="00D51678" w:rsidRPr="00D51678" w:rsidRDefault="00D51678" w:rsidP="00614104">
            <w:pPr>
              <w:spacing w:before="100" w:beforeAutospacing="1" w:after="100" w:afterAutospacing="1" w:line="240" w:lineRule="auto"/>
              <w:jc w:val="center"/>
              <w:rPr>
                <w:sz w:val="24"/>
                <w:lang w:eastAsia="en-GB"/>
              </w:rPr>
            </w:pPr>
            <w:r w:rsidRPr="00D51678">
              <w:rPr>
                <w:i/>
                <w:sz w:val="15"/>
                <w:szCs w:val="15"/>
                <w:lang w:eastAsia="en-GB"/>
              </w:rPr>
              <w:t xml:space="preserve">Phragmites </w:t>
            </w:r>
            <w:proofErr w:type="spellStart"/>
            <w:r w:rsidRPr="00D51678">
              <w:rPr>
                <w:i/>
                <w:sz w:val="15"/>
                <w:szCs w:val="15"/>
                <w:lang w:eastAsia="en-GB"/>
              </w:rPr>
              <w:t>australis</w:t>
            </w:r>
            <w:proofErr w:type="spellEnd"/>
          </w:p>
        </w:tc>
        <w:tc>
          <w:tcPr>
            <w:tcW w:w="1075" w:type="dxa"/>
            <w:tcMar>
              <w:top w:w="0" w:type="dxa"/>
              <w:left w:w="108" w:type="dxa"/>
              <w:bottom w:w="0" w:type="dxa"/>
              <w:right w:w="108" w:type="dxa"/>
            </w:tcMar>
            <w:hideMark/>
          </w:tcPr>
          <w:p w14:paraId="3783278B"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D</w:t>
            </w:r>
            <w:r w:rsidRPr="00D51678">
              <w:rPr>
                <w:sz w:val="15"/>
                <w:szCs w:val="15"/>
                <w:vertAlign w:val="subscript"/>
                <w:lang w:eastAsia="en-GB"/>
              </w:rPr>
              <w:t>50</w:t>
            </w:r>
            <w:r w:rsidRPr="00D51678">
              <w:rPr>
                <w:sz w:val="15"/>
                <w:szCs w:val="15"/>
                <w:lang w:eastAsia="en-GB"/>
              </w:rPr>
              <w:t xml:space="preserve">, Hs, WL, </w:t>
            </w:r>
            <w:proofErr w:type="spellStart"/>
            <w:r w:rsidRPr="00D51678">
              <w:rPr>
                <w:sz w:val="15"/>
                <w:szCs w:val="15"/>
                <w:lang w:eastAsia="en-GB"/>
              </w:rPr>
              <w:t>Vel</w:t>
            </w:r>
            <w:proofErr w:type="spellEnd"/>
            <w:r w:rsidRPr="00D51678">
              <w:rPr>
                <w:sz w:val="15"/>
                <w:szCs w:val="15"/>
                <w:lang w:eastAsia="en-GB"/>
              </w:rPr>
              <w:t xml:space="preserve"> </w:t>
            </w:r>
          </w:p>
        </w:tc>
      </w:tr>
      <w:tr w:rsidR="00D51678" w:rsidRPr="00D51678" w14:paraId="064D5DDC" w14:textId="77777777" w:rsidTr="00614104">
        <w:trPr>
          <w:trHeight w:val="386"/>
        </w:trPr>
        <w:tc>
          <w:tcPr>
            <w:tcW w:w="709" w:type="dxa"/>
            <w:vMerge w:val="restart"/>
            <w:tcMar>
              <w:top w:w="0" w:type="dxa"/>
              <w:left w:w="108" w:type="dxa"/>
              <w:bottom w:w="0" w:type="dxa"/>
              <w:right w:w="108" w:type="dxa"/>
            </w:tcMar>
            <w:hideMark/>
          </w:tcPr>
          <w:p w14:paraId="790588E0"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UK</w:t>
            </w:r>
          </w:p>
        </w:tc>
        <w:tc>
          <w:tcPr>
            <w:tcW w:w="1091" w:type="dxa"/>
            <w:tcMar>
              <w:top w:w="0" w:type="dxa"/>
              <w:left w:w="108" w:type="dxa"/>
              <w:bottom w:w="0" w:type="dxa"/>
              <w:right w:w="108" w:type="dxa"/>
            </w:tcMar>
            <w:hideMark/>
          </w:tcPr>
          <w:p w14:paraId="6460FE85"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 xml:space="preserve">9. </w:t>
            </w:r>
            <w:proofErr w:type="spellStart"/>
            <w:r w:rsidRPr="00D51678">
              <w:rPr>
                <w:sz w:val="15"/>
                <w:szCs w:val="15"/>
                <w:lang w:eastAsia="en-GB"/>
              </w:rPr>
              <w:t>Tillingman</w:t>
            </w:r>
            <w:proofErr w:type="spellEnd"/>
            <w:r w:rsidRPr="00D51678">
              <w:rPr>
                <w:sz w:val="15"/>
                <w:szCs w:val="15"/>
                <w:lang w:eastAsia="en-GB"/>
              </w:rPr>
              <w:t>/ Thames</w:t>
            </w:r>
          </w:p>
        </w:tc>
        <w:tc>
          <w:tcPr>
            <w:tcW w:w="1515" w:type="dxa"/>
            <w:tcMar>
              <w:top w:w="0" w:type="dxa"/>
              <w:left w:w="108" w:type="dxa"/>
              <w:bottom w:w="0" w:type="dxa"/>
              <w:right w:w="108" w:type="dxa"/>
            </w:tcMar>
            <w:hideMark/>
          </w:tcPr>
          <w:p w14:paraId="78112BF9" w14:textId="77777777" w:rsidR="00D51678" w:rsidRPr="00D51678" w:rsidRDefault="00D51678" w:rsidP="00614104">
            <w:pPr>
              <w:spacing w:after="100" w:afterAutospacing="1" w:line="240" w:lineRule="auto"/>
              <w:jc w:val="center"/>
              <w:rPr>
                <w:sz w:val="24"/>
                <w:lang w:eastAsia="en-GB"/>
              </w:rPr>
            </w:pPr>
            <w:r w:rsidRPr="00D51678">
              <w:rPr>
                <w:sz w:val="15"/>
                <w:szCs w:val="15"/>
                <w:lang w:eastAsia="en-GB"/>
              </w:rPr>
              <w:t>51°41'40.37"N, 0°56'32.80"E</w:t>
            </w:r>
          </w:p>
        </w:tc>
        <w:tc>
          <w:tcPr>
            <w:tcW w:w="830" w:type="dxa"/>
            <w:tcMar>
              <w:top w:w="0" w:type="dxa"/>
              <w:left w:w="108" w:type="dxa"/>
              <w:bottom w:w="0" w:type="dxa"/>
              <w:right w:w="108" w:type="dxa"/>
            </w:tcMar>
            <w:hideMark/>
          </w:tcPr>
          <w:p w14:paraId="45D0F2BB"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2015.7-2016.7</w:t>
            </w:r>
          </w:p>
        </w:tc>
        <w:tc>
          <w:tcPr>
            <w:tcW w:w="963" w:type="dxa"/>
            <w:tcMar>
              <w:top w:w="0" w:type="dxa"/>
              <w:left w:w="108" w:type="dxa"/>
              <w:bottom w:w="0" w:type="dxa"/>
              <w:right w:w="108" w:type="dxa"/>
            </w:tcMar>
            <w:hideMark/>
          </w:tcPr>
          <w:p w14:paraId="7BFCD2C3"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22.0</w:t>
            </w:r>
            <w:r w:rsidRPr="00D51678">
              <w:rPr>
                <w:rFonts w:eastAsia="DengXian" w:hint="eastAsia"/>
                <w:sz w:val="15"/>
                <w:szCs w:val="15"/>
                <w:lang w:eastAsia="zh-CN"/>
              </w:rPr>
              <w:t xml:space="preserve"> [</w:t>
            </w:r>
            <w:r w:rsidRPr="00D51678">
              <w:rPr>
                <w:sz w:val="15"/>
                <w:szCs w:val="15"/>
                <w:lang w:eastAsia="en-GB"/>
              </w:rPr>
              <w:t>5.5-70.3</w:t>
            </w:r>
            <w:r w:rsidRPr="00D51678">
              <w:rPr>
                <w:rFonts w:eastAsia="DengXian" w:hint="eastAsia"/>
                <w:sz w:val="15"/>
                <w:szCs w:val="15"/>
                <w:lang w:eastAsia="zh-CN"/>
              </w:rPr>
              <w:t>]</w:t>
            </w:r>
          </w:p>
        </w:tc>
        <w:tc>
          <w:tcPr>
            <w:tcW w:w="678" w:type="dxa"/>
            <w:tcMar>
              <w:top w:w="0" w:type="dxa"/>
              <w:left w:w="108" w:type="dxa"/>
              <w:bottom w:w="0" w:type="dxa"/>
              <w:right w:w="108" w:type="dxa"/>
            </w:tcMar>
            <w:hideMark/>
          </w:tcPr>
          <w:p w14:paraId="2D2E7315"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4.8</w:t>
            </w:r>
          </w:p>
        </w:tc>
        <w:tc>
          <w:tcPr>
            <w:tcW w:w="900" w:type="dxa"/>
            <w:tcMar>
              <w:top w:w="0" w:type="dxa"/>
              <w:left w:w="108" w:type="dxa"/>
              <w:bottom w:w="0" w:type="dxa"/>
              <w:right w:w="108" w:type="dxa"/>
            </w:tcMar>
            <w:hideMark/>
          </w:tcPr>
          <w:p w14:paraId="6A01CA5D" w14:textId="395D4CFD" w:rsidR="00D51678" w:rsidRPr="00D51678" w:rsidRDefault="00D51678" w:rsidP="00614104">
            <w:pPr>
              <w:spacing w:before="100" w:beforeAutospacing="1" w:after="100" w:afterAutospacing="1" w:line="240" w:lineRule="auto"/>
              <w:jc w:val="center"/>
              <w:rPr>
                <w:sz w:val="24"/>
                <w:lang w:val="fr-FR" w:eastAsia="en-GB"/>
              </w:rPr>
            </w:pPr>
            <w:r w:rsidRPr="00D51678">
              <w:rPr>
                <w:sz w:val="15"/>
                <w:szCs w:val="15"/>
                <w:lang w:eastAsia="en-GB"/>
              </w:rPr>
              <w:t>17 [</w:t>
            </w:r>
            <w:r w:rsidR="004931A8">
              <w:rPr>
                <w:sz w:val="15"/>
                <w:szCs w:val="15"/>
                <w:lang w:eastAsia="en-GB"/>
              </w:rPr>
              <w:t>8</w:t>
            </w:r>
            <w:r w:rsidRPr="00D51678">
              <w:rPr>
                <w:sz w:val="15"/>
                <w:szCs w:val="15"/>
                <w:lang w:eastAsia="en-GB"/>
              </w:rPr>
              <w:t>]</w:t>
            </w:r>
          </w:p>
        </w:tc>
        <w:tc>
          <w:tcPr>
            <w:tcW w:w="1194" w:type="dxa"/>
            <w:tcMar>
              <w:top w:w="0" w:type="dxa"/>
              <w:left w:w="108" w:type="dxa"/>
              <w:bottom w:w="0" w:type="dxa"/>
              <w:right w:w="108" w:type="dxa"/>
            </w:tcMar>
            <w:hideMark/>
          </w:tcPr>
          <w:p w14:paraId="61BD348A" w14:textId="058E61EB" w:rsidR="00D51678" w:rsidRPr="00D51678" w:rsidRDefault="00D51678" w:rsidP="00614104">
            <w:pPr>
              <w:spacing w:line="240" w:lineRule="auto"/>
              <w:jc w:val="center"/>
              <w:rPr>
                <w:sz w:val="15"/>
                <w:szCs w:val="15"/>
                <w:lang w:eastAsia="en-GB"/>
              </w:rPr>
            </w:pPr>
            <w:r w:rsidRPr="008966BE">
              <w:rPr>
                <w:sz w:val="15"/>
                <w:szCs w:val="15"/>
                <w:lang w:eastAsia="en-GB"/>
              </w:rPr>
              <w:t xml:space="preserve">-5, 7.5, </w:t>
            </w:r>
            <w:r w:rsidR="008966BE" w:rsidRPr="008966BE">
              <w:rPr>
                <w:sz w:val="15"/>
                <w:szCs w:val="15"/>
                <w:lang w:eastAsia="en-GB"/>
              </w:rPr>
              <w:t xml:space="preserve">40, </w:t>
            </w:r>
            <w:r w:rsidRPr="008966BE">
              <w:rPr>
                <w:sz w:val="15"/>
                <w:szCs w:val="15"/>
                <w:lang w:eastAsia="en-GB"/>
              </w:rPr>
              <w:t>52.5, 125, 130</w:t>
            </w:r>
          </w:p>
        </w:tc>
        <w:tc>
          <w:tcPr>
            <w:tcW w:w="1181" w:type="dxa"/>
            <w:tcMar>
              <w:top w:w="0" w:type="dxa"/>
              <w:left w:w="108" w:type="dxa"/>
              <w:bottom w:w="0" w:type="dxa"/>
              <w:right w:w="108" w:type="dxa"/>
            </w:tcMar>
            <w:hideMark/>
          </w:tcPr>
          <w:p w14:paraId="32957B69" w14:textId="77777777" w:rsidR="00D51678" w:rsidRPr="00D51678" w:rsidRDefault="00D51678" w:rsidP="00614104">
            <w:pPr>
              <w:spacing w:before="100" w:beforeAutospacing="1" w:after="100" w:afterAutospacing="1" w:line="240" w:lineRule="auto"/>
              <w:jc w:val="center"/>
              <w:rPr>
                <w:i/>
                <w:sz w:val="24"/>
                <w:lang w:eastAsia="en-GB"/>
              </w:rPr>
            </w:pPr>
            <w:proofErr w:type="spellStart"/>
            <w:r w:rsidRPr="00D51678">
              <w:rPr>
                <w:i/>
                <w:iCs/>
                <w:sz w:val="15"/>
                <w:szCs w:val="15"/>
                <w:lang w:eastAsia="en-GB"/>
              </w:rPr>
              <w:t>Puccinellia</w:t>
            </w:r>
            <w:proofErr w:type="spellEnd"/>
            <w:r w:rsidRPr="00D51678">
              <w:rPr>
                <w:i/>
                <w:iCs/>
                <w:sz w:val="15"/>
                <w:szCs w:val="15"/>
                <w:lang w:eastAsia="en-GB"/>
              </w:rPr>
              <w:t xml:space="preserve"> </w:t>
            </w:r>
            <w:proofErr w:type="spellStart"/>
            <w:r w:rsidRPr="00D51678">
              <w:rPr>
                <w:i/>
                <w:iCs/>
                <w:sz w:val="15"/>
                <w:szCs w:val="15"/>
                <w:lang w:eastAsia="en-GB"/>
              </w:rPr>
              <w:t>maritima</w:t>
            </w:r>
            <w:proofErr w:type="spellEnd"/>
            <w:r w:rsidRPr="00D51678">
              <w:rPr>
                <w:i/>
                <w:iCs/>
                <w:sz w:val="15"/>
                <w:szCs w:val="15"/>
                <w:lang w:eastAsia="en-GB"/>
              </w:rPr>
              <w:t xml:space="preserve">, Spartina </w:t>
            </w:r>
            <w:proofErr w:type="spellStart"/>
            <w:r w:rsidRPr="00D51678">
              <w:rPr>
                <w:i/>
                <w:iCs/>
                <w:sz w:val="15"/>
                <w:szCs w:val="15"/>
                <w:lang w:eastAsia="en-GB"/>
              </w:rPr>
              <w:t>anglica</w:t>
            </w:r>
            <w:proofErr w:type="spellEnd"/>
            <w:r w:rsidRPr="00D51678">
              <w:rPr>
                <w:i/>
                <w:iCs/>
                <w:sz w:val="15"/>
                <w:szCs w:val="15"/>
                <w:lang w:eastAsia="en-GB"/>
              </w:rPr>
              <w:t xml:space="preserve">, Salicornia </w:t>
            </w:r>
            <w:proofErr w:type="spellStart"/>
            <w:r w:rsidRPr="00D51678">
              <w:rPr>
                <w:i/>
                <w:iCs/>
                <w:sz w:val="15"/>
                <w:szCs w:val="15"/>
                <w:lang w:eastAsia="en-GB"/>
              </w:rPr>
              <w:t>europaea</w:t>
            </w:r>
            <w:proofErr w:type="spellEnd"/>
          </w:p>
        </w:tc>
        <w:tc>
          <w:tcPr>
            <w:tcW w:w="1075" w:type="dxa"/>
            <w:tcMar>
              <w:top w:w="0" w:type="dxa"/>
              <w:left w:w="108" w:type="dxa"/>
              <w:bottom w:w="0" w:type="dxa"/>
              <w:right w:w="108" w:type="dxa"/>
            </w:tcMar>
            <w:hideMark/>
          </w:tcPr>
          <w:p w14:paraId="2BAC267D" w14:textId="79E978E6"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D</w:t>
            </w:r>
            <w:r w:rsidRPr="00D51678">
              <w:rPr>
                <w:sz w:val="15"/>
                <w:szCs w:val="15"/>
                <w:vertAlign w:val="subscript"/>
                <w:lang w:eastAsia="en-GB"/>
              </w:rPr>
              <w:t>50</w:t>
            </w:r>
            <w:r w:rsidRPr="00120030">
              <w:rPr>
                <w:sz w:val="15"/>
                <w:szCs w:val="15"/>
                <w:lang w:eastAsia="en-GB"/>
              </w:rPr>
              <w:t xml:space="preserve">, WL, </w:t>
            </w:r>
            <w:proofErr w:type="spellStart"/>
            <w:r w:rsidRPr="00120030">
              <w:rPr>
                <w:sz w:val="15"/>
                <w:szCs w:val="15"/>
                <w:lang w:eastAsia="en-GB"/>
              </w:rPr>
              <w:t>chl</w:t>
            </w:r>
            <w:proofErr w:type="spellEnd"/>
            <w:r w:rsidRPr="00120030">
              <w:rPr>
                <w:sz w:val="15"/>
                <w:szCs w:val="15"/>
                <w:lang w:eastAsia="en-GB"/>
              </w:rPr>
              <w:t>-a</w:t>
            </w:r>
            <w:r w:rsidR="00746676" w:rsidRPr="00120030">
              <w:rPr>
                <w:sz w:val="15"/>
                <w:szCs w:val="15"/>
                <w:lang w:eastAsia="en-GB"/>
              </w:rPr>
              <w:t>, Hs</w:t>
            </w:r>
          </w:p>
        </w:tc>
      </w:tr>
      <w:tr w:rsidR="00D51678" w:rsidRPr="00D51678" w14:paraId="510D43D2" w14:textId="77777777" w:rsidTr="00614104">
        <w:trPr>
          <w:trHeight w:val="386"/>
        </w:trPr>
        <w:tc>
          <w:tcPr>
            <w:tcW w:w="709" w:type="dxa"/>
            <w:vMerge/>
            <w:tcMar>
              <w:top w:w="0" w:type="dxa"/>
              <w:left w:w="108" w:type="dxa"/>
              <w:bottom w:w="0" w:type="dxa"/>
              <w:right w:w="108" w:type="dxa"/>
            </w:tcMar>
            <w:hideMark/>
          </w:tcPr>
          <w:p w14:paraId="6116693B" w14:textId="77777777" w:rsidR="00D51678" w:rsidRPr="00D51678" w:rsidRDefault="00D51678" w:rsidP="00614104">
            <w:pPr>
              <w:spacing w:before="100" w:beforeAutospacing="1" w:after="100" w:afterAutospacing="1" w:line="240" w:lineRule="auto"/>
              <w:jc w:val="center"/>
              <w:rPr>
                <w:sz w:val="24"/>
                <w:lang w:eastAsia="en-GB"/>
              </w:rPr>
            </w:pPr>
          </w:p>
        </w:tc>
        <w:tc>
          <w:tcPr>
            <w:tcW w:w="1091" w:type="dxa"/>
            <w:tcMar>
              <w:top w:w="0" w:type="dxa"/>
              <w:left w:w="108" w:type="dxa"/>
              <w:bottom w:w="0" w:type="dxa"/>
              <w:right w:w="108" w:type="dxa"/>
            </w:tcMar>
            <w:hideMark/>
          </w:tcPr>
          <w:p w14:paraId="33CFF1FF"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10. Donna Nook/ Humber</w:t>
            </w:r>
          </w:p>
        </w:tc>
        <w:tc>
          <w:tcPr>
            <w:tcW w:w="1515" w:type="dxa"/>
            <w:tcMar>
              <w:top w:w="0" w:type="dxa"/>
              <w:left w:w="108" w:type="dxa"/>
              <w:bottom w:w="0" w:type="dxa"/>
              <w:right w:w="108" w:type="dxa"/>
            </w:tcMar>
            <w:hideMark/>
          </w:tcPr>
          <w:p w14:paraId="4B839D40" w14:textId="77777777" w:rsidR="00D51678" w:rsidRPr="00D51678" w:rsidRDefault="00D51678" w:rsidP="00614104">
            <w:pPr>
              <w:spacing w:before="100" w:beforeAutospacing="1" w:after="100" w:afterAutospacing="1" w:line="240" w:lineRule="auto"/>
              <w:jc w:val="center"/>
              <w:rPr>
                <w:sz w:val="15"/>
                <w:szCs w:val="15"/>
                <w:lang w:eastAsia="en-GB"/>
              </w:rPr>
            </w:pPr>
            <w:r w:rsidRPr="00D51678">
              <w:rPr>
                <w:sz w:val="15"/>
                <w:szCs w:val="15"/>
                <w:lang w:eastAsia="en-GB"/>
              </w:rPr>
              <w:t>53°29'28.20"N</w:t>
            </w:r>
          </w:p>
          <w:p w14:paraId="13348362"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0° 6'56.85"E</w:t>
            </w:r>
          </w:p>
        </w:tc>
        <w:tc>
          <w:tcPr>
            <w:tcW w:w="830" w:type="dxa"/>
            <w:tcMar>
              <w:top w:w="0" w:type="dxa"/>
              <w:left w:w="108" w:type="dxa"/>
              <w:bottom w:w="0" w:type="dxa"/>
              <w:right w:w="108" w:type="dxa"/>
            </w:tcMar>
            <w:hideMark/>
          </w:tcPr>
          <w:p w14:paraId="60A105FD"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2015.1-2015.10</w:t>
            </w:r>
          </w:p>
        </w:tc>
        <w:tc>
          <w:tcPr>
            <w:tcW w:w="963" w:type="dxa"/>
            <w:tcMar>
              <w:top w:w="0" w:type="dxa"/>
              <w:left w:w="108" w:type="dxa"/>
              <w:bottom w:w="0" w:type="dxa"/>
              <w:right w:w="108" w:type="dxa"/>
            </w:tcMar>
            <w:hideMark/>
          </w:tcPr>
          <w:p w14:paraId="1C6FAE61"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153.8</w:t>
            </w:r>
            <w:r w:rsidRPr="00D51678">
              <w:rPr>
                <w:rFonts w:eastAsia="DengXian" w:hint="eastAsia"/>
                <w:sz w:val="15"/>
                <w:szCs w:val="15"/>
                <w:lang w:eastAsia="zh-CN"/>
              </w:rPr>
              <w:t xml:space="preserve"> [</w:t>
            </w:r>
            <w:r w:rsidRPr="00D51678">
              <w:rPr>
                <w:sz w:val="15"/>
                <w:szCs w:val="15"/>
                <w:lang w:eastAsia="en-GB"/>
              </w:rPr>
              <w:t>33.1-258.</w:t>
            </w:r>
            <w:proofErr w:type="gramStart"/>
            <w:r w:rsidRPr="00D51678">
              <w:rPr>
                <w:sz w:val="15"/>
                <w:szCs w:val="15"/>
                <w:lang w:eastAsia="en-GB"/>
              </w:rPr>
              <w:t xml:space="preserve">2 </w:t>
            </w:r>
            <w:r w:rsidRPr="00D51678">
              <w:rPr>
                <w:rFonts w:eastAsia="DengXian" w:hint="eastAsia"/>
                <w:sz w:val="15"/>
                <w:szCs w:val="15"/>
                <w:lang w:eastAsia="zh-CN"/>
              </w:rPr>
              <w:t>]</w:t>
            </w:r>
            <w:proofErr w:type="gramEnd"/>
            <w:r w:rsidRPr="00D51678">
              <w:rPr>
                <w:rFonts w:eastAsia="DengXian" w:hint="eastAsia"/>
                <w:sz w:val="15"/>
                <w:szCs w:val="15"/>
                <w:lang w:eastAsia="zh-CN"/>
              </w:rPr>
              <w:t xml:space="preserve"> </w:t>
            </w:r>
          </w:p>
        </w:tc>
        <w:tc>
          <w:tcPr>
            <w:tcW w:w="678" w:type="dxa"/>
            <w:tcMar>
              <w:top w:w="0" w:type="dxa"/>
              <w:left w:w="108" w:type="dxa"/>
              <w:bottom w:w="0" w:type="dxa"/>
              <w:right w:w="108" w:type="dxa"/>
            </w:tcMar>
            <w:hideMark/>
          </w:tcPr>
          <w:p w14:paraId="03816F32" w14:textId="77777777"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6.9</w:t>
            </w:r>
          </w:p>
        </w:tc>
        <w:tc>
          <w:tcPr>
            <w:tcW w:w="900" w:type="dxa"/>
            <w:tcMar>
              <w:top w:w="0" w:type="dxa"/>
              <w:left w:w="108" w:type="dxa"/>
              <w:bottom w:w="0" w:type="dxa"/>
              <w:right w:w="108" w:type="dxa"/>
            </w:tcMar>
            <w:hideMark/>
          </w:tcPr>
          <w:p w14:paraId="17938E3C" w14:textId="1D0953C5" w:rsidR="00D51678" w:rsidRPr="00D51678" w:rsidRDefault="00D51678" w:rsidP="00614104">
            <w:pPr>
              <w:spacing w:before="100" w:beforeAutospacing="1" w:after="100" w:afterAutospacing="1" w:line="240" w:lineRule="auto"/>
              <w:jc w:val="center"/>
              <w:rPr>
                <w:sz w:val="15"/>
                <w:szCs w:val="15"/>
                <w:lang w:eastAsia="en-GB"/>
              </w:rPr>
            </w:pPr>
            <w:r w:rsidRPr="00D51678">
              <w:rPr>
                <w:sz w:val="15"/>
                <w:szCs w:val="15"/>
                <w:lang w:eastAsia="en-GB"/>
              </w:rPr>
              <w:t>6 [</w:t>
            </w:r>
            <w:r w:rsidR="004931A8">
              <w:rPr>
                <w:sz w:val="15"/>
                <w:szCs w:val="15"/>
                <w:lang w:eastAsia="en-GB"/>
              </w:rPr>
              <w:t>5</w:t>
            </w:r>
            <w:r w:rsidRPr="00D51678">
              <w:rPr>
                <w:sz w:val="15"/>
                <w:szCs w:val="15"/>
                <w:lang w:eastAsia="en-GB"/>
              </w:rPr>
              <w:t>]</w:t>
            </w:r>
          </w:p>
        </w:tc>
        <w:tc>
          <w:tcPr>
            <w:tcW w:w="1194" w:type="dxa"/>
            <w:tcMar>
              <w:top w:w="0" w:type="dxa"/>
              <w:left w:w="108" w:type="dxa"/>
              <w:bottom w:w="0" w:type="dxa"/>
              <w:right w:w="108" w:type="dxa"/>
            </w:tcMar>
            <w:hideMark/>
          </w:tcPr>
          <w:p w14:paraId="12C448B3" w14:textId="17C2BCA9" w:rsidR="00D51678" w:rsidRPr="00D51678" w:rsidRDefault="00D51678" w:rsidP="00614104">
            <w:pPr>
              <w:spacing w:before="100" w:beforeAutospacing="1" w:after="100" w:afterAutospacing="1" w:line="240" w:lineRule="auto"/>
              <w:jc w:val="center"/>
              <w:rPr>
                <w:sz w:val="24"/>
                <w:lang w:eastAsia="en-GB"/>
              </w:rPr>
            </w:pPr>
            <w:r w:rsidRPr="00A2446C">
              <w:rPr>
                <w:sz w:val="15"/>
                <w:szCs w:val="15"/>
                <w:lang w:eastAsia="en-GB"/>
              </w:rPr>
              <w:t>-</w:t>
            </w:r>
            <w:r w:rsidR="008966BE" w:rsidRPr="00A2446C">
              <w:rPr>
                <w:sz w:val="15"/>
                <w:szCs w:val="15"/>
                <w:lang w:eastAsia="en-GB"/>
              </w:rPr>
              <w:t>2.5</w:t>
            </w:r>
            <w:r w:rsidRPr="00A2446C">
              <w:rPr>
                <w:sz w:val="15"/>
                <w:szCs w:val="15"/>
                <w:lang w:eastAsia="en-GB"/>
              </w:rPr>
              <w:t>, 1</w:t>
            </w:r>
            <w:r w:rsidR="008966BE" w:rsidRPr="00A2446C">
              <w:rPr>
                <w:sz w:val="15"/>
                <w:szCs w:val="15"/>
                <w:lang w:eastAsia="en-GB"/>
              </w:rPr>
              <w:t>7.5</w:t>
            </w:r>
            <w:r w:rsidRPr="00A2446C">
              <w:rPr>
                <w:sz w:val="15"/>
                <w:szCs w:val="15"/>
                <w:lang w:eastAsia="en-GB"/>
              </w:rPr>
              <w:t>,</w:t>
            </w:r>
            <w:r w:rsidR="008966BE" w:rsidRPr="00A2446C">
              <w:rPr>
                <w:sz w:val="15"/>
                <w:szCs w:val="15"/>
                <w:lang w:eastAsia="en-GB"/>
              </w:rPr>
              <w:t xml:space="preserve"> 35,</w:t>
            </w:r>
            <w:r w:rsidRPr="00A2446C">
              <w:rPr>
                <w:sz w:val="15"/>
                <w:szCs w:val="15"/>
                <w:lang w:eastAsia="en-GB"/>
              </w:rPr>
              <w:t xml:space="preserve"> 40, 45</w:t>
            </w:r>
            <w:r w:rsidR="008966BE" w:rsidRPr="00A2446C">
              <w:rPr>
                <w:sz w:val="15"/>
                <w:szCs w:val="15"/>
                <w:lang w:eastAsia="en-GB"/>
              </w:rPr>
              <w:t>, 50</w:t>
            </w:r>
          </w:p>
        </w:tc>
        <w:tc>
          <w:tcPr>
            <w:tcW w:w="1181" w:type="dxa"/>
            <w:tcMar>
              <w:top w:w="0" w:type="dxa"/>
              <w:left w:w="108" w:type="dxa"/>
              <w:bottom w:w="0" w:type="dxa"/>
              <w:right w:w="108" w:type="dxa"/>
            </w:tcMar>
            <w:hideMark/>
          </w:tcPr>
          <w:p w14:paraId="0F25B7A6" w14:textId="77777777" w:rsidR="00D51678" w:rsidRPr="00D51678" w:rsidRDefault="00D51678" w:rsidP="00614104">
            <w:pPr>
              <w:spacing w:before="100" w:beforeAutospacing="1" w:after="100" w:afterAutospacing="1" w:line="240" w:lineRule="auto"/>
              <w:jc w:val="center"/>
              <w:rPr>
                <w:sz w:val="24"/>
                <w:lang w:eastAsia="en-GB"/>
              </w:rPr>
            </w:pPr>
            <w:proofErr w:type="spellStart"/>
            <w:r w:rsidRPr="00D51678">
              <w:rPr>
                <w:i/>
                <w:iCs/>
                <w:sz w:val="15"/>
                <w:szCs w:val="15"/>
                <w:lang w:eastAsia="en-GB"/>
              </w:rPr>
              <w:t>Puccinellia</w:t>
            </w:r>
            <w:proofErr w:type="spellEnd"/>
            <w:r w:rsidRPr="00D51678">
              <w:rPr>
                <w:i/>
                <w:iCs/>
                <w:sz w:val="15"/>
                <w:szCs w:val="15"/>
                <w:lang w:eastAsia="en-GB"/>
              </w:rPr>
              <w:t xml:space="preserve"> </w:t>
            </w:r>
            <w:proofErr w:type="spellStart"/>
            <w:r w:rsidRPr="00D51678">
              <w:rPr>
                <w:i/>
                <w:iCs/>
                <w:sz w:val="15"/>
                <w:szCs w:val="15"/>
                <w:lang w:eastAsia="en-GB"/>
              </w:rPr>
              <w:t>maritima</w:t>
            </w:r>
            <w:proofErr w:type="spellEnd"/>
            <w:r w:rsidRPr="00D51678">
              <w:rPr>
                <w:i/>
                <w:iCs/>
                <w:sz w:val="15"/>
                <w:szCs w:val="15"/>
                <w:lang w:eastAsia="en-GB"/>
              </w:rPr>
              <w:t xml:space="preserve">, Spartina </w:t>
            </w:r>
            <w:proofErr w:type="spellStart"/>
            <w:proofErr w:type="gramStart"/>
            <w:r w:rsidRPr="00D51678">
              <w:rPr>
                <w:i/>
                <w:iCs/>
                <w:sz w:val="15"/>
                <w:szCs w:val="15"/>
                <w:lang w:eastAsia="en-GB"/>
              </w:rPr>
              <w:t>anglica</w:t>
            </w:r>
            <w:proofErr w:type="spellEnd"/>
            <w:r w:rsidRPr="00D51678">
              <w:rPr>
                <w:i/>
                <w:iCs/>
                <w:sz w:val="15"/>
                <w:szCs w:val="15"/>
                <w:lang w:eastAsia="en-GB"/>
              </w:rPr>
              <w:t>,,</w:t>
            </w:r>
            <w:proofErr w:type="gramEnd"/>
            <w:r w:rsidRPr="00D51678">
              <w:rPr>
                <w:i/>
                <w:iCs/>
                <w:sz w:val="15"/>
                <w:szCs w:val="15"/>
                <w:lang w:eastAsia="en-GB"/>
              </w:rPr>
              <w:t xml:space="preserve"> </w:t>
            </w:r>
            <w:proofErr w:type="spellStart"/>
            <w:r w:rsidRPr="00D51678">
              <w:rPr>
                <w:i/>
                <w:iCs/>
                <w:sz w:val="15"/>
                <w:szCs w:val="15"/>
                <w:lang w:eastAsia="en-GB"/>
              </w:rPr>
              <w:t>Atriplex</w:t>
            </w:r>
            <w:proofErr w:type="spellEnd"/>
            <w:r w:rsidRPr="00D51678">
              <w:rPr>
                <w:i/>
                <w:iCs/>
                <w:sz w:val="15"/>
                <w:szCs w:val="15"/>
                <w:lang w:eastAsia="en-GB"/>
              </w:rPr>
              <w:t xml:space="preserve"> </w:t>
            </w:r>
            <w:proofErr w:type="spellStart"/>
            <w:r w:rsidRPr="00D51678">
              <w:rPr>
                <w:i/>
                <w:iCs/>
                <w:sz w:val="15"/>
                <w:szCs w:val="15"/>
                <w:lang w:eastAsia="en-GB"/>
              </w:rPr>
              <w:t>portulacoides</w:t>
            </w:r>
            <w:proofErr w:type="spellEnd"/>
          </w:p>
        </w:tc>
        <w:tc>
          <w:tcPr>
            <w:tcW w:w="1075" w:type="dxa"/>
            <w:tcMar>
              <w:top w:w="0" w:type="dxa"/>
              <w:left w:w="108" w:type="dxa"/>
              <w:bottom w:w="0" w:type="dxa"/>
              <w:right w:w="108" w:type="dxa"/>
            </w:tcMar>
            <w:hideMark/>
          </w:tcPr>
          <w:p w14:paraId="35030CC2" w14:textId="4BBCC5A1" w:rsidR="00D51678" w:rsidRPr="00D51678" w:rsidRDefault="00D51678" w:rsidP="00614104">
            <w:pPr>
              <w:spacing w:before="100" w:beforeAutospacing="1" w:after="100" w:afterAutospacing="1" w:line="240" w:lineRule="auto"/>
              <w:jc w:val="center"/>
              <w:rPr>
                <w:sz w:val="24"/>
                <w:lang w:eastAsia="en-GB"/>
              </w:rPr>
            </w:pPr>
            <w:r w:rsidRPr="00D51678">
              <w:rPr>
                <w:sz w:val="15"/>
                <w:szCs w:val="15"/>
                <w:lang w:eastAsia="en-GB"/>
              </w:rPr>
              <w:t>D</w:t>
            </w:r>
            <w:r w:rsidRPr="00D51678">
              <w:rPr>
                <w:sz w:val="15"/>
                <w:szCs w:val="15"/>
                <w:vertAlign w:val="subscript"/>
                <w:lang w:eastAsia="en-GB"/>
              </w:rPr>
              <w:t>50</w:t>
            </w:r>
            <w:r w:rsidRPr="00D51678">
              <w:rPr>
                <w:sz w:val="15"/>
                <w:szCs w:val="15"/>
                <w:lang w:eastAsia="en-GB"/>
              </w:rPr>
              <w:t xml:space="preserve">, </w:t>
            </w:r>
            <w:r w:rsidRPr="00120030">
              <w:rPr>
                <w:sz w:val="15"/>
                <w:szCs w:val="15"/>
                <w:lang w:eastAsia="en-GB"/>
              </w:rPr>
              <w:t xml:space="preserve">WL, </w:t>
            </w:r>
            <w:proofErr w:type="spellStart"/>
            <w:r w:rsidRPr="00120030">
              <w:rPr>
                <w:sz w:val="15"/>
                <w:szCs w:val="15"/>
                <w:lang w:eastAsia="en-GB"/>
              </w:rPr>
              <w:t>chl</w:t>
            </w:r>
            <w:proofErr w:type="spellEnd"/>
            <w:r w:rsidRPr="00120030">
              <w:rPr>
                <w:sz w:val="15"/>
                <w:szCs w:val="15"/>
                <w:lang w:eastAsia="en-GB"/>
              </w:rPr>
              <w:t>-a</w:t>
            </w:r>
            <w:r w:rsidR="00746676" w:rsidRPr="00120030">
              <w:rPr>
                <w:sz w:val="15"/>
                <w:szCs w:val="15"/>
                <w:lang w:eastAsia="en-GB"/>
              </w:rPr>
              <w:t>, Hs</w:t>
            </w:r>
          </w:p>
        </w:tc>
      </w:tr>
    </w:tbl>
    <w:p w14:paraId="771329E7" w14:textId="77777777" w:rsidR="00614104" w:rsidRDefault="00614104" w:rsidP="00614104">
      <w:pPr>
        <w:pStyle w:val="Caption"/>
      </w:pPr>
    </w:p>
    <w:p w14:paraId="2185E4F8" w14:textId="6FD58146" w:rsidR="00614104" w:rsidRPr="00E91544" w:rsidRDefault="00614104" w:rsidP="00614104">
      <w:pPr>
        <w:pStyle w:val="Caption"/>
      </w:pPr>
      <w:r w:rsidRPr="00E91544">
        <w:t xml:space="preserve">Table 1: </w:t>
      </w:r>
      <w:r>
        <w:t>A</w:t>
      </w:r>
      <w:r w:rsidRPr="00E91544">
        <w:t xml:space="preserve"> overview of </w:t>
      </w:r>
      <w:r>
        <w:rPr>
          <w:rFonts w:hint="eastAsia"/>
          <w:lang w:eastAsia="zh-CN"/>
        </w:rPr>
        <w:t>the</w:t>
      </w:r>
      <w:r>
        <w:rPr>
          <w:lang w:eastAsia="zh-CN"/>
        </w:rPr>
        <w:t xml:space="preserve"> observation </w:t>
      </w:r>
      <w:r w:rsidRPr="00E91544">
        <w:t xml:space="preserve">sites in </w:t>
      </w:r>
      <w:r>
        <w:t xml:space="preserve">the </w:t>
      </w:r>
      <w:r w:rsidRPr="00E91544">
        <w:t>NL</w:t>
      </w:r>
      <w:r>
        <w:t xml:space="preserve">, Be </w:t>
      </w:r>
      <w:r w:rsidRPr="00E91544">
        <w:t>and, UK</w:t>
      </w:r>
    </w:p>
    <w:p w14:paraId="5C2B8A89" w14:textId="6E34C6C3" w:rsidR="00614104" w:rsidRPr="006D04EC" w:rsidRDefault="00614104" w:rsidP="00614104">
      <w:r w:rsidRPr="00CF2BA5">
        <w:rPr>
          <w:rFonts w:eastAsia="SimSun"/>
          <w:sz w:val="15"/>
          <w:szCs w:val="15"/>
          <w:vertAlign w:val="superscript"/>
        </w:rPr>
        <w:t>a</w:t>
      </w:r>
      <w:r>
        <w:rPr>
          <w:rFonts w:eastAsia="SimSun"/>
          <w:sz w:val="15"/>
          <w:szCs w:val="15"/>
        </w:rPr>
        <w:t xml:space="preserve"> </w:t>
      </w:r>
      <w:proofErr w:type="gramStart"/>
      <w:r>
        <w:rPr>
          <w:rFonts w:eastAsia="SimSun"/>
          <w:sz w:val="15"/>
          <w:szCs w:val="15"/>
        </w:rPr>
        <w:t>Positive/ negative values</w:t>
      </w:r>
      <w:proofErr w:type="gramEnd"/>
      <w:r>
        <w:rPr>
          <w:rFonts w:eastAsia="SimSun"/>
          <w:sz w:val="15"/>
          <w:szCs w:val="15"/>
        </w:rPr>
        <w:t xml:space="preserve"> mean the deploy locations are in the</w:t>
      </w:r>
      <w:r w:rsidRPr="00E91544">
        <w:rPr>
          <w:rFonts w:eastAsia="SimSun"/>
          <w:sz w:val="15"/>
          <w:szCs w:val="15"/>
        </w:rPr>
        <w:t xml:space="preserve"> </w:t>
      </w:r>
      <w:r>
        <w:rPr>
          <w:rFonts w:eastAsia="SimSun"/>
          <w:sz w:val="15"/>
          <w:szCs w:val="15"/>
        </w:rPr>
        <w:t xml:space="preserve">seaward/ landward direction of the marsh edges. The exact </w:t>
      </w:r>
      <w:r w:rsidRPr="00DF5F1F">
        <w:rPr>
          <w:rFonts w:eastAsia="SimSun"/>
          <w:sz w:val="15"/>
          <w:szCs w:val="15"/>
        </w:rPr>
        <w:t xml:space="preserve">GPS coordinates of the SED </w:t>
      </w:r>
      <w:r>
        <w:rPr>
          <w:rFonts w:eastAsia="SimSun"/>
          <w:sz w:val="15"/>
          <w:szCs w:val="15"/>
        </w:rPr>
        <w:t xml:space="preserve">sensor deployment are included in the data file. </w:t>
      </w:r>
    </w:p>
    <w:p w14:paraId="15B4E2DB" w14:textId="5BFCD519" w:rsidR="00614104" w:rsidRDefault="00614104" w:rsidP="003D5288">
      <w:pPr>
        <w:rPr>
          <w:sz w:val="15"/>
          <w:szCs w:val="15"/>
          <w:lang w:eastAsia="en-GB"/>
        </w:rPr>
      </w:pPr>
      <w:r>
        <w:rPr>
          <w:rFonts w:eastAsia="SimSun"/>
          <w:sz w:val="15"/>
          <w:szCs w:val="15"/>
          <w:vertAlign w:val="superscript"/>
        </w:rPr>
        <w:t>b</w:t>
      </w:r>
      <w:r>
        <w:rPr>
          <w:rFonts w:eastAsia="SimSun"/>
          <w:sz w:val="15"/>
          <w:szCs w:val="15"/>
        </w:rPr>
        <w:t xml:space="preserve"> </w:t>
      </w:r>
      <w:r w:rsidRPr="00D51678">
        <w:rPr>
          <w:sz w:val="15"/>
          <w:szCs w:val="15"/>
          <w:lang w:eastAsia="en-GB"/>
        </w:rPr>
        <w:t>Bio-physical measurements</w:t>
      </w:r>
      <w:r>
        <w:rPr>
          <w:sz w:val="15"/>
          <w:szCs w:val="15"/>
          <w:lang w:eastAsia="en-GB"/>
        </w:rPr>
        <w:t xml:space="preserve"> conducted </w:t>
      </w:r>
      <w:proofErr w:type="gramStart"/>
      <w:r>
        <w:rPr>
          <w:sz w:val="15"/>
          <w:szCs w:val="15"/>
          <w:lang w:eastAsia="en-GB"/>
        </w:rPr>
        <w:t>include</w:t>
      </w:r>
      <w:r w:rsidR="00067D7C">
        <w:rPr>
          <w:sz w:val="15"/>
          <w:szCs w:val="15"/>
          <w:lang w:eastAsia="en-GB"/>
        </w:rPr>
        <w:t>:</w:t>
      </w:r>
      <w:proofErr w:type="gramEnd"/>
      <w:r w:rsidR="00067D7C">
        <w:rPr>
          <w:sz w:val="15"/>
          <w:szCs w:val="15"/>
          <w:lang w:eastAsia="en-GB"/>
        </w:rPr>
        <w:t xml:space="preserve"> water level (WL), significant wave height (Hs), tidal current velocity (</w:t>
      </w:r>
      <w:proofErr w:type="spellStart"/>
      <w:r w:rsidR="00067D7C">
        <w:rPr>
          <w:sz w:val="15"/>
          <w:szCs w:val="15"/>
          <w:lang w:eastAsia="en-GB"/>
        </w:rPr>
        <w:t>Vel</w:t>
      </w:r>
      <w:proofErr w:type="spellEnd"/>
      <w:r w:rsidR="00067D7C">
        <w:rPr>
          <w:sz w:val="15"/>
          <w:szCs w:val="15"/>
          <w:lang w:eastAsia="en-GB"/>
        </w:rPr>
        <w:t>),</w:t>
      </w:r>
      <w:r>
        <w:rPr>
          <w:sz w:val="15"/>
          <w:szCs w:val="15"/>
          <w:lang w:eastAsia="en-GB"/>
        </w:rPr>
        <w:t xml:space="preserve"> </w:t>
      </w:r>
      <w:r w:rsidR="00067D7C" w:rsidRPr="00067D7C">
        <w:rPr>
          <w:sz w:val="15"/>
          <w:szCs w:val="15"/>
          <w:lang w:eastAsia="en-GB"/>
        </w:rPr>
        <w:t>medium grain size (D50)</w:t>
      </w:r>
      <w:r w:rsidR="00067D7C">
        <w:rPr>
          <w:sz w:val="15"/>
          <w:szCs w:val="15"/>
          <w:lang w:eastAsia="en-GB"/>
        </w:rPr>
        <w:t xml:space="preserve"> and </w:t>
      </w:r>
      <w:r w:rsidR="00067D7C" w:rsidRPr="00067D7C">
        <w:rPr>
          <w:sz w:val="15"/>
          <w:szCs w:val="15"/>
          <w:lang w:eastAsia="en-GB"/>
        </w:rPr>
        <w:t>chlorophyll-a level</w:t>
      </w:r>
      <w:r w:rsidR="00067D7C">
        <w:rPr>
          <w:sz w:val="15"/>
          <w:szCs w:val="15"/>
          <w:lang w:eastAsia="en-GB"/>
        </w:rPr>
        <w:t xml:space="preserve"> (</w:t>
      </w:r>
      <w:proofErr w:type="spellStart"/>
      <w:r w:rsidR="00067D7C" w:rsidRPr="00D51678">
        <w:rPr>
          <w:sz w:val="15"/>
          <w:szCs w:val="15"/>
          <w:lang w:eastAsia="en-GB"/>
        </w:rPr>
        <w:t>chl</w:t>
      </w:r>
      <w:proofErr w:type="spellEnd"/>
      <w:r w:rsidR="00067D7C" w:rsidRPr="00D51678">
        <w:rPr>
          <w:sz w:val="15"/>
          <w:szCs w:val="15"/>
          <w:lang w:eastAsia="en-GB"/>
        </w:rPr>
        <w:t>-a</w:t>
      </w:r>
      <w:r w:rsidR="00067D7C">
        <w:rPr>
          <w:sz w:val="15"/>
          <w:szCs w:val="15"/>
          <w:lang w:eastAsia="en-GB"/>
        </w:rPr>
        <w:t>)</w:t>
      </w:r>
      <w:r w:rsidR="00067D7C" w:rsidRPr="00067D7C">
        <w:rPr>
          <w:sz w:val="15"/>
          <w:szCs w:val="15"/>
          <w:lang w:eastAsia="en-GB"/>
        </w:rPr>
        <w:t xml:space="preserve"> of the surface sediment</w:t>
      </w:r>
      <w:r w:rsidR="00067D7C">
        <w:rPr>
          <w:sz w:val="15"/>
          <w:szCs w:val="15"/>
          <w:lang w:eastAsia="en-GB"/>
        </w:rPr>
        <w:t>.</w:t>
      </w:r>
    </w:p>
    <w:p w14:paraId="197337E4" w14:textId="27FADF56" w:rsidR="00F5258E" w:rsidRDefault="00067D7C" w:rsidP="003D5288">
      <w:pPr>
        <w:rPr>
          <w:sz w:val="15"/>
          <w:szCs w:val="15"/>
          <w:lang w:eastAsia="en-GB"/>
        </w:rPr>
      </w:pPr>
      <w:r w:rsidRPr="00A2446C">
        <w:rPr>
          <w:rFonts w:eastAsia="SimSun"/>
          <w:sz w:val="15"/>
          <w:szCs w:val="15"/>
          <w:vertAlign w:val="superscript"/>
        </w:rPr>
        <w:t>c</w:t>
      </w:r>
      <w:r w:rsidRPr="00A2446C">
        <w:rPr>
          <w:rFonts w:eastAsia="SimSun"/>
          <w:sz w:val="15"/>
          <w:szCs w:val="15"/>
        </w:rPr>
        <w:t xml:space="preserve"> </w:t>
      </w:r>
      <w:r w:rsidRPr="00A2446C">
        <w:rPr>
          <w:sz w:val="15"/>
          <w:szCs w:val="15"/>
          <w:lang w:eastAsia="en-GB"/>
        </w:rPr>
        <w:t xml:space="preserve">This data is from </w:t>
      </w:r>
      <w:r w:rsidRPr="00A2446C">
        <w:rPr>
          <w:sz w:val="15"/>
          <w:szCs w:val="15"/>
          <w:lang w:eastAsia="en-GB"/>
        </w:rPr>
        <w:fldChar w:fldCharType="begin"/>
      </w:r>
      <w:r w:rsidR="00BE6F37" w:rsidRPr="00A2446C">
        <w:rPr>
          <w:sz w:val="15"/>
          <w:szCs w:val="15"/>
          <w:lang w:eastAsia="en-GB"/>
        </w:rPr>
        <w:instrText xml:space="preserve"> ADDIN ZOTERO_ITEM CSL_CITATION {"citationID":"ewUmO1jZ","properties":{"formattedCitation":"(Callaghan et al., 2010)","plainCitation":"(Callaghan et al., 2010)","dontUpdate":true,"noteIndex":0},"citationItems":[{"id":435,"uris":["http://zotero.org/users/405658/items/AFBA7CQ9"],"uri":["http://zotero.org/users/405658/items/AFBA7CQ9"],"itemData":{"id":435,"type":"article-journal","abstract":"To unravel the relation between hydrodynamic forcing and the dynamics of the tidal flat-salt-marsh ecosystem, we compared hydrodynamic forcing in terms of proxies relevant to bed sediment motion for four tidal flat-salt-marsh ecosystems that were contrasting in terms of wind exposure (sheltered vs. exposed) and lateral development (shrinking vs. expanding). Wave and current field measurements on these four contrasting tidal flat and salt-marsh ecosystems indicated that the hydrodynamic forcing on the bottom sediment (bed shear stress) was strongly influenced by wind-generated waves, more so than by tidal- or wind-drive currents. The measurements further showed that the hydrodynamic forcing decreased considerably landward of the marsh cliff, highlighting a transition from vigorous (tidal flat and pioneer zone) to sluggish (mature marsh) fluid forcing. Spatial wave modeling using measured wind, revealed that the time-integrated wave forcing on the intertidal mudflat in front of the marsh (i.e., the potential bed sediment pickup) was a factor two higher for salt marshes that are laterally shrinking than for laterally expanding marshes, regardless of whether these marshes were exposed to or sheltered from the wind. The same result could not be obtained from a straightforward wind speed and fetch length approach for estimating wave forcing. This confirmed that wave force estimates required spatial modeling to be consistent with the sites trends of shrinking or expanding marshes and wind exposure is not enough to characterize the wave forcing at these sites.Seasonal changes in wave forcing identified from wind measurements potentially provide an alternative mechanism for marsh cliff formation. During the calm summer, fine sediments switches from the water column to the bed. During the following winter, fine sediment is retained within the vegetated regions while being returned to the water column from the bare tidal flats. The continuous slow upward growth of vegetated areas combined with the seasonal cyclic tidal flat elevations, could, during winter, cause a discontinuity at the bare/vegetated boundary. If this discontinuity grows large enough for plant die-off to occur, then a small cliff will form. © 2010.","container-title":"Estuarine, Coastal and Shelf Science","issue":"1","page":"73-88","source":"Scopus","title":"Hydrodynamic forcing on salt-marsh development: Distinguishing the relative importance of waves and tidal flows","title-short":"Hydrodynamic forcing on salt-marsh development","volume":"89","author":[{"family":"Callaghan","given":"D.P."},{"family":"Bouma","given":"T.J."},{"family":"Klaassen","given":"P."},{"family":"Wal","given":"D.","non-dropping-particle":"van der"},{"family":"Stive","given":"M.J.F."},{"family":"Herman","given":"P.M.J."}],"issued":{"date-parts":[["2010"]]}}}],"schema":"https://github.com/citation-style-language/schema/raw/master/csl-citation.json"} </w:instrText>
      </w:r>
      <w:r w:rsidRPr="00A2446C">
        <w:rPr>
          <w:sz w:val="15"/>
          <w:szCs w:val="15"/>
          <w:lang w:eastAsia="en-GB"/>
        </w:rPr>
        <w:fldChar w:fldCharType="separate"/>
      </w:r>
      <w:r w:rsidRPr="00A2446C">
        <w:rPr>
          <w:noProof/>
          <w:sz w:val="15"/>
          <w:szCs w:val="15"/>
          <w:lang w:eastAsia="en-GB"/>
        </w:rPr>
        <w:t>Callaghan et al., (2010)</w:t>
      </w:r>
      <w:r w:rsidRPr="00A2446C">
        <w:rPr>
          <w:sz w:val="15"/>
          <w:szCs w:val="15"/>
          <w:lang w:eastAsia="en-GB"/>
        </w:rPr>
        <w:fldChar w:fldCharType="end"/>
      </w:r>
    </w:p>
    <w:p w14:paraId="6DA65739" w14:textId="37D1EF83" w:rsidR="00067D7C" w:rsidRDefault="00067D7C" w:rsidP="00067D7C">
      <w:pPr>
        <w:rPr>
          <w:sz w:val="15"/>
          <w:szCs w:val="15"/>
          <w:lang w:eastAsia="en-GB"/>
        </w:rPr>
      </w:pPr>
      <w:r w:rsidRPr="00F82151">
        <w:rPr>
          <w:rFonts w:eastAsia="SimSun"/>
          <w:sz w:val="15"/>
          <w:szCs w:val="15"/>
          <w:vertAlign w:val="superscript"/>
        </w:rPr>
        <w:t>d</w:t>
      </w:r>
      <w:r w:rsidRPr="00F82151">
        <w:rPr>
          <w:rFonts w:eastAsia="SimSun"/>
          <w:sz w:val="15"/>
          <w:szCs w:val="15"/>
        </w:rPr>
        <w:t xml:space="preserve"> </w:t>
      </w:r>
      <w:r w:rsidRPr="00F82151">
        <w:rPr>
          <w:sz w:val="15"/>
          <w:szCs w:val="15"/>
          <w:lang w:eastAsia="en-GB"/>
        </w:rPr>
        <w:t xml:space="preserve">This data is from </w:t>
      </w:r>
      <w:r w:rsidR="000D3458" w:rsidRPr="00F82151">
        <w:rPr>
          <w:sz w:val="15"/>
          <w:szCs w:val="15"/>
          <w:lang w:eastAsia="en-GB"/>
        </w:rPr>
        <w:fldChar w:fldCharType="begin"/>
      </w:r>
      <w:r w:rsidR="00BE6F37" w:rsidRPr="00F82151">
        <w:rPr>
          <w:sz w:val="15"/>
          <w:szCs w:val="15"/>
          <w:lang w:eastAsia="en-GB"/>
        </w:rPr>
        <w:instrText xml:space="preserve"> ADDIN ZOTERO_ITEM CSL_CITATION {"citationID":"gEhBAYUa","properties":{"formattedCitation":"(Folmer, E. et al., 2017)","plainCitation":"(Folmer, E. et al., 2017)","dontUpdate":true,"noteIndex":0},"citationItems":[{"id":3356,"uris":["http://zotero.org/users/405658/items/T6YX46GB"],"uri":["http://zotero.org/users/405658/items/T6YX46GB"],"itemData":{"id":3356,"type":"book","event-place":"NIOZ, Texel","language":"en","publisher-place":"NIOZ, Texel","source":"www.narcis.nl","title":"Species Distribution Models of Intertidal Benthos : Tools for Assessing the Impact of Physical and Morphological Drivers on Benthos and Birds in the Wadden Sea","title-short":"Species Distribution Models of Intertidal Benthos","URL":"http://www.vliz.be/imisdocs/publications/77/307577.pdf","author":[{"literal":"Folmer, E."},{"literal":"Dekinga, A."},{"literal":"Holthuijsen, S."},{"literal":"Van der Meer, J."},{"literal":"Mosk, D."},{"literal":"Piersma, T."},{"literal":"van der Veer, H."}],"accessed":{"date-parts":[["2020",2,17]]},"issued":{"date-parts":[["2017"]]}}}],"schema":"https://github.com/citation-style-language/schema/raw/master/csl-citation.json"} </w:instrText>
      </w:r>
      <w:r w:rsidR="000D3458" w:rsidRPr="00F82151">
        <w:rPr>
          <w:sz w:val="15"/>
          <w:szCs w:val="15"/>
          <w:lang w:eastAsia="en-GB"/>
        </w:rPr>
        <w:fldChar w:fldCharType="separate"/>
      </w:r>
      <w:r w:rsidR="000D3458" w:rsidRPr="00F82151">
        <w:rPr>
          <w:noProof/>
          <w:sz w:val="15"/>
          <w:szCs w:val="15"/>
          <w:lang w:eastAsia="en-GB"/>
        </w:rPr>
        <w:t>(Folmer et al., 2017)</w:t>
      </w:r>
      <w:r w:rsidR="000D3458" w:rsidRPr="00F82151">
        <w:rPr>
          <w:sz w:val="15"/>
          <w:szCs w:val="15"/>
          <w:lang w:eastAsia="en-GB"/>
        </w:rPr>
        <w:fldChar w:fldCharType="end"/>
      </w:r>
    </w:p>
    <w:p w14:paraId="11A99649" w14:textId="3B91E9AA" w:rsidR="00D81E78" w:rsidRDefault="00D81E78">
      <w:pPr>
        <w:spacing w:line="240" w:lineRule="auto"/>
        <w:jc w:val="left"/>
        <w:rPr>
          <w:lang w:eastAsia="zh-CN"/>
        </w:rPr>
      </w:pPr>
      <w:r>
        <w:rPr>
          <w:lang w:eastAsia="zh-CN"/>
        </w:rPr>
        <w:br w:type="page"/>
      </w:r>
    </w:p>
    <w:p w14:paraId="67BE02A3" w14:textId="044F3793" w:rsidR="00067D7C" w:rsidRDefault="00D81E78" w:rsidP="00D81E78">
      <w:pPr>
        <w:jc w:val="center"/>
        <w:rPr>
          <w:lang w:eastAsia="zh-CN"/>
        </w:rPr>
      </w:pPr>
      <w:r>
        <w:rPr>
          <w:noProof/>
          <w:lang w:val="en-US" w:eastAsia="en-US"/>
        </w:rPr>
        <w:lastRenderedPageBreak/>
        <w:drawing>
          <wp:inline distT="0" distB="0" distL="0" distR="0" wp14:anchorId="6E13A5EA" wp14:editId="0A39904C">
            <wp:extent cx="4296958" cy="6073346"/>
            <wp:effectExtent l="0" t="0" r="0" b="0"/>
            <wp:docPr id="3" name="Picture 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tudysitesV5-0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296958" cy="6073346"/>
                    </a:xfrm>
                    <a:prstGeom prst="rect">
                      <a:avLst/>
                    </a:prstGeom>
                  </pic:spPr>
                </pic:pic>
              </a:graphicData>
            </a:graphic>
          </wp:inline>
        </w:drawing>
      </w:r>
    </w:p>
    <w:p w14:paraId="66847049" w14:textId="2647624C" w:rsidR="00D81E78" w:rsidRDefault="00D81E78" w:rsidP="003D5288">
      <w:pPr>
        <w:rPr>
          <w:lang w:eastAsia="zh-CN"/>
        </w:rPr>
      </w:pPr>
    </w:p>
    <w:p w14:paraId="6837D079" w14:textId="7BB756C9" w:rsidR="000B102D" w:rsidRDefault="008006ED" w:rsidP="008006ED">
      <w:pPr>
        <w:pStyle w:val="Caption"/>
      </w:pPr>
      <w:r w:rsidRPr="00E91544">
        <w:t>Figure 1</w:t>
      </w:r>
      <w:r w:rsidR="00BF3868">
        <w:t>.</w:t>
      </w:r>
      <w:r w:rsidRPr="00E91544">
        <w:t xml:space="preserve"> Location and overview of the </w:t>
      </w:r>
      <w:r w:rsidR="000B102D">
        <w:t>observation</w:t>
      </w:r>
      <w:r w:rsidRPr="00E91544">
        <w:t xml:space="preserve"> sites in the </w:t>
      </w:r>
      <w:proofErr w:type="spellStart"/>
      <w:r w:rsidRPr="00E91544">
        <w:t>Westerschelde</w:t>
      </w:r>
      <w:proofErr w:type="spellEnd"/>
      <w:r w:rsidRPr="00E91544">
        <w:t xml:space="preserve"> and </w:t>
      </w:r>
      <w:proofErr w:type="spellStart"/>
      <w:r w:rsidRPr="00E91544">
        <w:t>Wadden</w:t>
      </w:r>
      <w:proofErr w:type="spellEnd"/>
      <w:r w:rsidRPr="00E91544">
        <w:t xml:space="preserve"> Sea in the Netherlands, </w:t>
      </w:r>
      <w:proofErr w:type="spellStart"/>
      <w:r w:rsidR="00DE6747" w:rsidRPr="00DE6747">
        <w:t>Zeeschelde</w:t>
      </w:r>
      <w:proofErr w:type="spellEnd"/>
      <w:r w:rsidR="00DE6747">
        <w:t xml:space="preserve"> in </w:t>
      </w:r>
      <w:r w:rsidR="00DE6747" w:rsidRPr="00DE6747">
        <w:t>Belgium</w:t>
      </w:r>
      <w:r w:rsidR="00DE6747">
        <w:t xml:space="preserve">, </w:t>
      </w:r>
      <w:r w:rsidRPr="00E91544">
        <w:t>Thames</w:t>
      </w:r>
      <w:r w:rsidR="00DE6747">
        <w:t xml:space="preserve"> </w:t>
      </w:r>
      <w:r w:rsidR="00DE6747" w:rsidRPr="00E91544">
        <w:t>Estuary</w:t>
      </w:r>
      <w:r w:rsidR="00DE6747">
        <w:t xml:space="preserve"> and </w:t>
      </w:r>
      <w:r w:rsidR="00DE6747" w:rsidRPr="00DE6747">
        <w:t>Humber</w:t>
      </w:r>
      <w:r w:rsidRPr="00E91544">
        <w:t xml:space="preserve"> Estuary</w:t>
      </w:r>
      <w:r w:rsidR="00DE6747">
        <w:t xml:space="preserve"> </w:t>
      </w:r>
      <w:r w:rsidRPr="00E91544">
        <w:t xml:space="preserve">in </w:t>
      </w:r>
      <w:r w:rsidR="00DE6747" w:rsidRPr="00DE6747">
        <w:t>Britain</w:t>
      </w:r>
      <w:r w:rsidRPr="00E91544">
        <w:t>.</w:t>
      </w:r>
      <w:r w:rsidR="000B102D">
        <w:t xml:space="preserve"> The lower 10 panels are the deployment of SED-sensor stations (white dots) at each site. </w:t>
      </w:r>
      <w:r w:rsidR="000B102D" w:rsidRPr="000B102D">
        <w:t>The GPS coordinates of the SED</w:t>
      </w:r>
      <w:r w:rsidR="000B102D">
        <w:t>-</w:t>
      </w:r>
      <w:r w:rsidR="000B102D" w:rsidRPr="000B102D">
        <w:t xml:space="preserve">sensor </w:t>
      </w:r>
      <w:r w:rsidR="000B102D">
        <w:t xml:space="preserve">stations </w:t>
      </w:r>
      <w:r w:rsidR="000B102D" w:rsidRPr="000B102D">
        <w:t>are included in the data file.</w:t>
      </w:r>
      <w:r w:rsidR="000B102D">
        <w:t xml:space="preserve"> In panel 8, the north and south measuring transects of site 8 (</w:t>
      </w:r>
      <w:proofErr w:type="spellStart"/>
      <w:r w:rsidR="000B102D" w:rsidRPr="003C599A">
        <w:t>Galgeschoor</w:t>
      </w:r>
      <w:proofErr w:type="spellEnd"/>
      <w:r w:rsidR="000B102D">
        <w:t>) are bordered by a red dot line.</w:t>
      </w:r>
      <w:r w:rsidR="000B102D" w:rsidRPr="000B102D">
        <w:t xml:space="preserve"> Source </w:t>
      </w:r>
      <w:r w:rsidR="000B102D">
        <w:t xml:space="preserve">of </w:t>
      </w:r>
      <w:r w:rsidR="000B102D" w:rsidRPr="000B102D">
        <w:t>aerial imager</w:t>
      </w:r>
      <w:r w:rsidR="000B102D">
        <w:t>ies</w:t>
      </w:r>
      <w:r w:rsidR="000B102D" w:rsidRPr="000B102D">
        <w:t>: Google earth.</w:t>
      </w:r>
    </w:p>
    <w:p w14:paraId="01146051" w14:textId="255A3ECB" w:rsidR="00D81E78" w:rsidRDefault="00D81E78" w:rsidP="003D5288">
      <w:pPr>
        <w:rPr>
          <w:lang w:eastAsia="zh-CN"/>
        </w:rPr>
      </w:pPr>
    </w:p>
    <w:p w14:paraId="234EC98D" w14:textId="584121A5" w:rsidR="00D51678" w:rsidRDefault="00D51678">
      <w:pPr>
        <w:spacing w:line="240" w:lineRule="auto"/>
        <w:jc w:val="left"/>
      </w:pPr>
      <w:r>
        <w:br w:type="page"/>
      </w:r>
    </w:p>
    <w:p w14:paraId="55B49114" w14:textId="1D7DFAAB" w:rsidR="00D51678" w:rsidRDefault="000B102D" w:rsidP="003D5288">
      <w:r>
        <w:rPr>
          <w:noProof/>
          <w:lang w:val="en-US" w:eastAsia="en-US"/>
        </w:rPr>
        <w:lastRenderedPageBreak/>
        <w:drawing>
          <wp:anchor distT="0" distB="0" distL="114300" distR="114300" simplePos="0" relativeHeight="251657216" behindDoc="0" locked="0" layoutInCell="1" allowOverlap="1" wp14:anchorId="0265DE10" wp14:editId="3E416BF5">
            <wp:simplePos x="0" y="0"/>
            <wp:positionH relativeFrom="column">
              <wp:posOffset>1551305</wp:posOffset>
            </wp:positionH>
            <wp:positionV relativeFrom="paragraph">
              <wp:posOffset>-347980</wp:posOffset>
            </wp:positionV>
            <wp:extent cx="3269615" cy="4581525"/>
            <wp:effectExtent l="4445" t="0" r="0" b="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e2PDF.pdf"/>
                    <pic:cNvPicPr/>
                  </pic:nvPicPr>
                  <pic:blipFill rotWithShape="1">
                    <a:blip r:embed="rId9">
                      <a:extLst>
                        <a:ext uri="{28A0092B-C50C-407E-A947-70E740481C1C}">
                          <a14:useLocalDpi xmlns:a14="http://schemas.microsoft.com/office/drawing/2010/main" val="0"/>
                        </a:ext>
                      </a:extLst>
                    </a:blip>
                    <a:srcRect l="15394" t="14847" r="22335" b="23495"/>
                    <a:stretch/>
                  </pic:blipFill>
                  <pic:spPr bwMode="auto">
                    <a:xfrm rot="5400000">
                      <a:off x="0" y="0"/>
                      <a:ext cx="3269615" cy="45815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A0E2258" w14:textId="0ECA1150" w:rsidR="00D67538" w:rsidRPr="00476DB0" w:rsidRDefault="00D67538" w:rsidP="00D67538">
      <w:pPr>
        <w:pStyle w:val="Caption"/>
        <w:rPr>
          <w:lang w:val="en-US" w:eastAsia="zh-CN"/>
        </w:rPr>
      </w:pPr>
      <w:r w:rsidRPr="00E91544">
        <w:t>Figure 2</w:t>
      </w:r>
      <w:r w:rsidR="00BF3868">
        <w:t>.</w:t>
      </w:r>
      <w:r w:rsidRPr="00E91544">
        <w:t xml:space="preserve"> </w:t>
      </w:r>
      <w:r>
        <w:t>A photo (a) and s</w:t>
      </w:r>
      <w:r w:rsidRPr="00D67538">
        <w:t>chematiz</w:t>
      </w:r>
      <w:r>
        <w:t xml:space="preserve">ation (b) of a SED-sensor in </w:t>
      </w:r>
      <w:r w:rsidRPr="00D67538">
        <w:t>in operation</w:t>
      </w:r>
      <w:r>
        <w:t xml:space="preserve">. The sensor uses an array of light sensitive cells to determine the position of the bed level, which lead to a transection in the raw voltage output of the cells (c) </w:t>
      </w:r>
      <w:r w:rsidR="00B4794B">
        <w:t>t</w:t>
      </w:r>
      <w:r>
        <w:t>he</w:t>
      </w:r>
      <w:r w:rsidR="00B4794B">
        <w:t xml:space="preserve"> </w:t>
      </w:r>
      <w:r w:rsidR="00B4794B" w:rsidRPr="00B4794B">
        <w:t>noise</w:t>
      </w:r>
      <w:r w:rsidR="00B4794B">
        <w:t xml:space="preserve"> </w:t>
      </w:r>
      <w:r w:rsidR="00B4794B">
        <w:rPr>
          <w:rFonts w:hint="eastAsia"/>
          <w:lang w:eastAsia="zh-CN"/>
        </w:rPr>
        <w:t>in</w:t>
      </w:r>
      <w:r w:rsidR="00B4794B">
        <w:rPr>
          <w:lang w:eastAsia="zh-CN"/>
        </w:rPr>
        <w:t xml:space="preserve"> the</w:t>
      </w:r>
      <w:r>
        <w:t xml:space="preserve"> raw signal is </w:t>
      </w:r>
      <w:r w:rsidR="00B4794B">
        <w:t xml:space="preserve">reduced, and the </w:t>
      </w:r>
      <w:r w:rsidR="00B4794B" w:rsidRPr="00B4794B">
        <w:t xml:space="preserve">bed level </w:t>
      </w:r>
      <w:r w:rsidR="00B4794B">
        <w:t>is</w:t>
      </w:r>
      <w:r w:rsidR="00B4794B" w:rsidRPr="00B4794B">
        <w:t xml:space="preserve"> obtained by approximating the </w:t>
      </w:r>
      <w:proofErr w:type="spellStart"/>
      <w:r w:rsidR="00B4794B" w:rsidRPr="00B4794B">
        <w:t>preprocessed</w:t>
      </w:r>
      <w:proofErr w:type="spellEnd"/>
      <w:r w:rsidR="00B4794B" w:rsidRPr="00B4794B">
        <w:t xml:space="preserve"> signal</w:t>
      </w:r>
      <w:r w:rsidR="00476DB0" w:rsidRPr="00476DB0">
        <w:t xml:space="preserve"> </w:t>
      </w:r>
      <w:r>
        <w:t xml:space="preserve">by </w:t>
      </w:r>
      <w:r w:rsidR="00476DB0">
        <w:t>an autonomous script</w:t>
      </w:r>
      <w:r w:rsidR="00B4794B">
        <w:t xml:space="preserve">. </w:t>
      </w:r>
    </w:p>
    <w:p w14:paraId="3E095094" w14:textId="7F613C8C" w:rsidR="00D67538" w:rsidRDefault="00D67538" w:rsidP="00D67538">
      <w:pPr>
        <w:pStyle w:val="Caption"/>
      </w:pPr>
    </w:p>
    <w:p w14:paraId="7C798F7E" w14:textId="7C2BEA3F" w:rsidR="000B102D" w:rsidRDefault="000B102D" w:rsidP="003D5288"/>
    <w:p w14:paraId="3BC670FE" w14:textId="6D70DA92" w:rsidR="000B102D" w:rsidRDefault="000B102D" w:rsidP="003D5288"/>
    <w:p w14:paraId="25BB4759" w14:textId="7C0F5A4A" w:rsidR="0093564D" w:rsidRDefault="0093564D">
      <w:pPr>
        <w:spacing w:line="240" w:lineRule="auto"/>
        <w:jc w:val="left"/>
      </w:pPr>
      <w:r>
        <w:br w:type="page"/>
      </w:r>
    </w:p>
    <w:p w14:paraId="3891E7AE" w14:textId="6ADFD984" w:rsidR="000B102D" w:rsidRPr="00B07E5C" w:rsidRDefault="00B07E5C" w:rsidP="000B102D">
      <w:r>
        <w:rPr>
          <w:noProof/>
          <w:lang w:val="en-US" w:eastAsia="en-US"/>
        </w:rPr>
        <w:lastRenderedPageBreak/>
        <mc:AlternateContent>
          <mc:Choice Requires="wpg">
            <w:drawing>
              <wp:anchor distT="0" distB="0" distL="114300" distR="114300" simplePos="0" relativeHeight="251660288" behindDoc="0" locked="0" layoutInCell="1" allowOverlap="1" wp14:anchorId="56901053" wp14:editId="44357866">
                <wp:simplePos x="0" y="0"/>
                <wp:positionH relativeFrom="column">
                  <wp:posOffset>285115</wp:posOffset>
                </wp:positionH>
                <wp:positionV relativeFrom="paragraph">
                  <wp:posOffset>210022</wp:posOffset>
                </wp:positionV>
                <wp:extent cx="5589270" cy="5915660"/>
                <wp:effectExtent l="0" t="0" r="0" b="0"/>
                <wp:wrapTopAndBottom/>
                <wp:docPr id="14" name="Group 14"/>
                <wp:cNvGraphicFramePr/>
                <a:graphic xmlns:a="http://schemas.openxmlformats.org/drawingml/2006/main">
                  <a:graphicData uri="http://schemas.microsoft.com/office/word/2010/wordprocessingGroup">
                    <wpg:wgp>
                      <wpg:cNvGrpSpPr/>
                      <wpg:grpSpPr>
                        <a:xfrm>
                          <a:off x="0" y="0"/>
                          <a:ext cx="5589270" cy="5915660"/>
                          <a:chOff x="0" y="0"/>
                          <a:chExt cx="5589724" cy="5916262"/>
                        </a:xfrm>
                      </wpg:grpSpPr>
                      <pic:pic xmlns:pic="http://schemas.openxmlformats.org/drawingml/2006/picture">
                        <pic:nvPicPr>
                          <pic:cNvPr id="11" name="Picture 11"/>
                          <pic:cNvPicPr>
                            <a:picLocks noChangeAspect="1"/>
                          </pic:cNvPicPr>
                        </pic:nvPicPr>
                        <pic:blipFill rotWithShape="1">
                          <a:blip r:embed="rId10" cstate="print">
                            <a:extLst>
                              <a:ext uri="{28A0092B-C50C-407E-A947-70E740481C1C}">
                                <a14:useLocalDpi xmlns:a14="http://schemas.microsoft.com/office/drawing/2010/main" val="0"/>
                              </a:ext>
                            </a:extLst>
                          </a:blip>
                          <a:srcRect l="6897" t="32851" r="8848" b="32671"/>
                          <a:stretch/>
                        </pic:blipFill>
                        <pic:spPr bwMode="auto">
                          <a:xfrm>
                            <a:off x="0" y="0"/>
                            <a:ext cx="5587365" cy="32346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 name="Picture 12"/>
                          <pic:cNvPicPr>
                            <a:picLocks noChangeAspect="1"/>
                          </pic:cNvPicPr>
                        </pic:nvPicPr>
                        <pic:blipFill rotWithShape="1">
                          <a:blip r:embed="rId11" cstate="print">
                            <a:extLst>
                              <a:ext uri="{28A0092B-C50C-407E-A947-70E740481C1C}">
                                <a14:useLocalDpi xmlns:a14="http://schemas.microsoft.com/office/drawing/2010/main" val="0"/>
                              </a:ext>
                            </a:extLst>
                          </a:blip>
                          <a:srcRect l="6899" t="33082" r="7993" b="33932"/>
                          <a:stretch/>
                        </pic:blipFill>
                        <pic:spPr bwMode="auto">
                          <a:xfrm>
                            <a:off x="130629" y="3182587"/>
                            <a:ext cx="5459095" cy="273367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A50E3F2" id="Group 14" o:spid="_x0000_s1026" style="position:absolute;margin-left:22.45pt;margin-top:16.55pt;width:440.1pt;height:465.8pt;z-index:251660288" coordsize="55897,5916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WCCBan1VVauTdk9a&#10;m9S8jsjAdDOS92Z5q0re1sPXbOilqjooeb06Dklak7RT0mLXu9vFy5rIe9P2TRmZnKqqXtv3T2pe&#10;Tdt3TsamicmpE9f30uYDN0300uRULx2cab116K7LiuRtTDpmemV149S/emVVXSdp76Qv/U+9vEye&#10;eW3L9KMydFjSPknHJ52/bwrmtWd1ZrXHLlW1XyrsTWvKrqgmZ6b3ym3etZpJMxn507TbOw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hc5gWq9VVVrU7aPWlt&#10;UvM6IgPTzUjemzVZVfK2Hr5mQy9V1UHJ69VxSNKapJ2SFrve3S5e1kTem7ZvysjkVFX12r5/UvNq&#10;2r5zMjZNTE6duL6XNh+4aaKXJqd66eBM661Dd11WJG9j0jHTK6uplSmTtGsQ9s77OVlWb3nNa1uW&#10;f1RGDkvaJ+n4pPP3TcG89qzOrK67S1Xtlwp705qyK6rJmem9cpt3rWbSTEb+NO32To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7" type="#_x0000_t75" style="position:absolute;width:55873;height:323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">
                  <v:imagedata r:id="rId15" o:title="" croptop="21529f" cropbottom="21411f" cropleft="4520f" cropright="5799f"/>
                </v:shape>
                <v:shape id="Picture 12" o:spid="_x0000_s1028" type="#_x0000_t75" style="position:absolute;left:1306;top:31825;width:54591;height:27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">
                  <v:imagedata r:id="rId16" o:title="" croptop="21681f" cropbottom="22238f" cropleft="4521f" cropright="5238f"/>
                </v:shape>
                <w10:wrap type="topAndBottom"/>
              </v:group>
            </w:pict>
          </mc:Fallback>
        </mc:AlternateContent>
      </w:r>
    </w:p>
    <w:p w14:paraId="3AB1B666" w14:textId="1876C84D" w:rsidR="000B102D" w:rsidRPr="0021446B" w:rsidRDefault="000B102D" w:rsidP="000B102D">
      <w:pPr>
        <w:pStyle w:val="Caption"/>
        <w:rPr>
          <w:lang w:val="en-US" w:eastAsia="zh-CN"/>
        </w:rPr>
      </w:pPr>
      <w:r>
        <w:t xml:space="preserve">Figure </w:t>
      </w:r>
      <w:r w:rsidR="00B07E5C">
        <w:t xml:space="preserve">3. </w:t>
      </w:r>
      <w:r w:rsidR="00B07E5C" w:rsidRPr="00B07E5C">
        <w:t xml:space="preserve">Time series of bed-level change and significant wave height (Hs) at site </w:t>
      </w:r>
      <w:r w:rsidR="00B07E5C">
        <w:t>4</w:t>
      </w:r>
      <w:r w:rsidR="00B07E5C" w:rsidRPr="00B07E5C">
        <w:t xml:space="preserve"> (Zimmerman, a, b, e, g) and site 4 (</w:t>
      </w:r>
      <w:proofErr w:type="spellStart"/>
      <w:r w:rsidR="00B07E5C" w:rsidRPr="00B07E5C">
        <w:t>Hellegat</w:t>
      </w:r>
      <w:proofErr w:type="spellEnd"/>
      <w:r w:rsidR="00B07E5C" w:rsidRPr="00B07E5C">
        <w:t xml:space="preserve">, c, d, f, h). The top four planes (a-d) are the entire dataset of four measuring stations at </w:t>
      </w:r>
      <w:r w:rsidR="00B07E5C">
        <w:t>two</w:t>
      </w:r>
      <w:r w:rsidR="00B07E5C" w:rsidRPr="00B07E5C">
        <w:t xml:space="preserve"> sites, in which stations ‘4’ are </w:t>
      </w:r>
      <w:r w:rsidR="00B07E5C">
        <w:t>on</w:t>
      </w:r>
      <w:r w:rsidR="00B07E5C" w:rsidRPr="00B07E5C">
        <w:t xml:space="preserve"> bare tidal flat (5 m seaward of the marsh </w:t>
      </w:r>
      <w:r w:rsidR="00B07E5C">
        <w:t>edge</w:t>
      </w:r>
      <w:r w:rsidR="00B07E5C" w:rsidRPr="00B07E5C">
        <w:t xml:space="preserve">), whereas stations ‘1’ are in the marsh (50 m landward of the marsh </w:t>
      </w:r>
      <w:r w:rsidR="00B07E5C">
        <w:t>edge</w:t>
      </w:r>
      <w:r w:rsidR="00B07E5C" w:rsidRPr="00B07E5C">
        <w:t>). The gaps in the bed level time series were due to temporary SED-sensor failure. The lower four planes are the enlarged plots of the stormy period in Nov 2015-Dec 2015. The dark grey shaded areas indicate bed-level changes during the two storm events (13–17 Nov and 27 Nov–1 Dev in 2015).</w:t>
      </w:r>
    </w:p>
    <w:p w14:paraId="63DA1879" w14:textId="31B67704" w:rsidR="000B102D" w:rsidRDefault="000B102D">
      <w:pPr>
        <w:spacing w:line="240" w:lineRule="auto"/>
        <w:jc w:val="left"/>
      </w:pPr>
      <w:r>
        <w:br w:type="page"/>
      </w:r>
    </w:p>
    <w:p w14:paraId="4000A7EC" w14:textId="06D4CDF3" w:rsidR="000B102D" w:rsidRDefault="005B0404" w:rsidP="003D5288">
      <w:r>
        <w:rPr>
          <w:noProof/>
          <w:lang w:val="en-US" w:eastAsia="en-US"/>
        </w:rPr>
        <w:lastRenderedPageBreak/>
        <w:drawing>
          <wp:anchor distT="0" distB="0" distL="114300" distR="114300" simplePos="0" relativeHeight="251661312" behindDoc="0" locked="0" layoutInCell="1" allowOverlap="1" wp14:anchorId="2CEDA00C" wp14:editId="69DB0607">
            <wp:simplePos x="0" y="0"/>
            <wp:positionH relativeFrom="column">
              <wp:posOffset>452755</wp:posOffset>
            </wp:positionH>
            <wp:positionV relativeFrom="paragraph">
              <wp:posOffset>207645</wp:posOffset>
            </wp:positionV>
            <wp:extent cx="5563235" cy="4998085"/>
            <wp:effectExtent l="0" t="0" r="0" b="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ure4PDF.pdf"/>
                    <pic:cNvPicPr/>
                  </pic:nvPicPr>
                  <pic:blipFill rotWithShape="1">
                    <a:blip r:embed="rId17">
                      <a:extLst>
                        <a:ext uri="{28A0092B-C50C-407E-A947-70E740481C1C}">
                          <a14:useLocalDpi xmlns:a14="http://schemas.microsoft.com/office/drawing/2010/main" val="0"/>
                        </a:ext>
                      </a:extLst>
                    </a:blip>
                    <a:srcRect l="7705" t="16987" r="7221" b="35528"/>
                    <a:stretch/>
                  </pic:blipFill>
                  <pic:spPr bwMode="auto">
                    <a:xfrm>
                      <a:off x="0" y="0"/>
                      <a:ext cx="5563235" cy="49980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7A16383" w14:textId="7C96CD62" w:rsidR="005B0404" w:rsidRDefault="005B0404" w:rsidP="005B0404">
      <w:pPr>
        <w:pStyle w:val="Caption"/>
      </w:pPr>
      <w:r w:rsidRPr="00E91544">
        <w:t>Figure 4</w:t>
      </w:r>
      <w:r w:rsidR="00BF3868">
        <w:t>.</w:t>
      </w:r>
      <w:r w:rsidRPr="00E91544">
        <w:t xml:space="preserve"> </w:t>
      </w:r>
      <w:r w:rsidR="003C3A96">
        <w:t>S</w:t>
      </w:r>
      <w:r w:rsidRPr="00E91544">
        <w:t xml:space="preserve">easonal bed level </w:t>
      </w:r>
      <w:r>
        <w:t>changes</w:t>
      </w:r>
      <w:r w:rsidRPr="00E91544">
        <w:t xml:space="preserve"> </w:t>
      </w:r>
      <w:r>
        <w:t>at (a)</w:t>
      </w:r>
      <w:r w:rsidRPr="005B0404">
        <w:t xml:space="preserve"> </w:t>
      </w:r>
      <w:r>
        <w:t>site 2</w:t>
      </w:r>
      <w:r w:rsidRPr="00E91544">
        <w:t xml:space="preserve"> </w:t>
      </w:r>
      <w:r>
        <w:t>(</w:t>
      </w:r>
      <w:proofErr w:type="spellStart"/>
      <w:r w:rsidRPr="00E91544">
        <w:t>Zuidgors</w:t>
      </w:r>
      <w:proofErr w:type="spellEnd"/>
      <w:r w:rsidRPr="00E91544">
        <w:t xml:space="preserve"> B</w:t>
      </w:r>
      <w:r>
        <w:t>)</w:t>
      </w:r>
      <w:r w:rsidR="00066AB5">
        <w:t>,</w:t>
      </w:r>
      <w:r w:rsidRPr="00E91544">
        <w:t xml:space="preserve"> (</w:t>
      </w:r>
      <w:r>
        <w:t>b</w:t>
      </w:r>
      <w:r w:rsidRPr="00E91544">
        <w:t>)</w:t>
      </w:r>
      <w:r w:rsidR="00066AB5">
        <w:t xml:space="preserve"> site 4</w:t>
      </w:r>
      <w:r w:rsidR="00066AB5" w:rsidRPr="00E91544">
        <w:t xml:space="preserve"> </w:t>
      </w:r>
      <w:r w:rsidR="00066AB5">
        <w:t>(</w:t>
      </w:r>
      <w:r w:rsidR="00066AB5" w:rsidRPr="00E91544">
        <w:t>Zimmerman</w:t>
      </w:r>
      <w:r w:rsidR="00066AB5">
        <w:t>)</w:t>
      </w:r>
      <w:r>
        <w:t xml:space="preserve"> </w:t>
      </w:r>
      <w:r w:rsidRPr="00E91544">
        <w:t>and (</w:t>
      </w:r>
      <w:r>
        <w:t>c</w:t>
      </w:r>
      <w:r w:rsidRPr="00E91544">
        <w:t>)</w:t>
      </w:r>
      <w:r w:rsidR="00066AB5">
        <w:t xml:space="preserve"> site 6</w:t>
      </w:r>
      <w:r w:rsidR="00066AB5" w:rsidRPr="00E91544">
        <w:t xml:space="preserve"> </w:t>
      </w:r>
      <w:r w:rsidR="00066AB5">
        <w:t>(</w:t>
      </w:r>
      <w:proofErr w:type="spellStart"/>
      <w:r w:rsidR="00066AB5" w:rsidRPr="00E91544">
        <w:t>Hellegat</w:t>
      </w:r>
      <w:proofErr w:type="spellEnd"/>
      <w:r w:rsidR="00066AB5">
        <w:t>)</w:t>
      </w:r>
      <w:r w:rsidR="00C94E8A">
        <w:t xml:space="preserve"> with bathymetry data (dash green line)</w:t>
      </w:r>
      <w:r w:rsidRPr="00E91544">
        <w:t xml:space="preserve">. </w:t>
      </w:r>
      <w:r>
        <w:t>At</w:t>
      </w:r>
      <w:r w:rsidRPr="00E91544">
        <w:t xml:space="preserve"> </w:t>
      </w:r>
      <w:r>
        <w:t>each</w:t>
      </w:r>
      <w:r w:rsidR="00066AB5">
        <w:t xml:space="preserve"> SED-sensor</w:t>
      </w:r>
      <w:r w:rsidRPr="00E91544">
        <w:t xml:space="preserve"> </w:t>
      </w:r>
      <w:r>
        <w:t>station</w:t>
      </w:r>
      <w:r w:rsidRPr="00E91544">
        <w:t>,</w:t>
      </w:r>
      <w:r>
        <w:t xml:space="preserve"> the </w:t>
      </w:r>
      <w:r w:rsidRPr="00E91544">
        <w:t>four bars</w:t>
      </w:r>
      <w:r>
        <w:t xml:space="preserve"> from left to right indicate the net erosion (red bars) or accretion (yellow bars) </w:t>
      </w:r>
      <w:r w:rsidR="00066AB5">
        <w:t xml:space="preserve">of the bed level </w:t>
      </w:r>
      <w:r>
        <w:t xml:space="preserve">in </w:t>
      </w:r>
      <w:r w:rsidRPr="00E91544">
        <w:t>spring</w:t>
      </w:r>
      <w:r>
        <w:t xml:space="preserve"> (</w:t>
      </w:r>
      <w:r w:rsidRPr="00BF6AAF">
        <w:t>Mar–May</w:t>
      </w:r>
      <w:r>
        <w:t>)</w:t>
      </w:r>
      <w:r w:rsidRPr="00E91544">
        <w:t>, summer</w:t>
      </w:r>
      <w:r>
        <w:t xml:space="preserve"> (</w:t>
      </w:r>
      <w:r w:rsidRPr="005B0404">
        <w:t>Jun–Aug</w:t>
      </w:r>
      <w:r>
        <w:t>)</w:t>
      </w:r>
      <w:r w:rsidRPr="00E91544">
        <w:t>, fall</w:t>
      </w:r>
      <w:r>
        <w:t xml:space="preserve"> (</w:t>
      </w:r>
      <w:r w:rsidRPr="005B0404">
        <w:t>Sep–Nov</w:t>
      </w:r>
      <w:r>
        <w:t>) and</w:t>
      </w:r>
      <w:r w:rsidRPr="00E91544">
        <w:t xml:space="preserve"> winter</w:t>
      </w:r>
      <w:r>
        <w:t xml:space="preserve"> (</w:t>
      </w:r>
      <w:r w:rsidRPr="005B0404">
        <w:t>Dec–Feb</w:t>
      </w:r>
      <w:r>
        <w:t>). T</w:t>
      </w:r>
      <w:r>
        <w:rPr>
          <w:rFonts w:hint="eastAsia"/>
        </w:rPr>
        <w:t>he</w:t>
      </w:r>
      <w:r>
        <w:t xml:space="preserve"> observed highest and lowest bed levels in a season are indicated by the tips of the bars. </w:t>
      </w:r>
    </w:p>
    <w:p w14:paraId="0EA82852" w14:textId="2995C460" w:rsidR="000B102D" w:rsidRDefault="000B102D" w:rsidP="003D5288"/>
    <w:p w14:paraId="719B5E94" w14:textId="38100E05" w:rsidR="000B102D" w:rsidRDefault="000B102D" w:rsidP="003D5288"/>
    <w:p w14:paraId="5AF6962E" w14:textId="1C5764F1" w:rsidR="000B102D" w:rsidRDefault="000B102D" w:rsidP="003D5288"/>
    <w:p w14:paraId="16B4692A" w14:textId="77777777" w:rsidR="000B102D" w:rsidRDefault="000B102D" w:rsidP="000B102D"/>
    <w:p w14:paraId="22333E30" w14:textId="77777777" w:rsidR="000B102D" w:rsidRDefault="000B102D" w:rsidP="000B102D"/>
    <w:p w14:paraId="692EEF19" w14:textId="77777777" w:rsidR="000B102D" w:rsidRDefault="000B102D" w:rsidP="000B102D">
      <w:pPr>
        <w:pStyle w:val="Caption"/>
      </w:pPr>
    </w:p>
    <w:p w14:paraId="48978F49" w14:textId="764C2E79" w:rsidR="006A1DD3" w:rsidRDefault="006A1DD3">
      <w:pPr>
        <w:spacing w:line="240" w:lineRule="auto"/>
        <w:jc w:val="left"/>
        <w:rPr>
          <w:b/>
          <w:bCs/>
          <w:sz w:val="18"/>
          <w:szCs w:val="18"/>
        </w:rPr>
      </w:pPr>
      <w:r>
        <w:br w:type="page"/>
      </w:r>
    </w:p>
    <w:p w14:paraId="639FD83B" w14:textId="659FEB8E" w:rsidR="000B102D" w:rsidRDefault="000B102D" w:rsidP="000B102D">
      <w:pPr>
        <w:pStyle w:val="Caption"/>
      </w:pPr>
    </w:p>
    <w:p w14:paraId="431C82D3" w14:textId="628A0C0C" w:rsidR="007678A4" w:rsidRDefault="007678A4" w:rsidP="007678A4"/>
    <w:p w14:paraId="4971EC38" w14:textId="24AC5090" w:rsidR="007678A4" w:rsidRDefault="00D76933" w:rsidP="00D76933">
      <w:pPr>
        <w:jc w:val="center"/>
      </w:pPr>
      <w:r>
        <w:rPr>
          <w:noProof/>
        </w:rPr>
        <w:drawing>
          <wp:inline distT="0" distB="0" distL="0" distR="0" wp14:anchorId="019B6B46" wp14:editId="46A51060">
            <wp:extent cx="4103648" cy="3958683"/>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5-D50PDF.pdf"/>
                    <pic:cNvPicPr/>
                  </pic:nvPicPr>
                  <pic:blipFill rotWithShape="1">
                    <a:blip r:embed="rId18">
                      <a:extLst>
                        <a:ext uri="{28A0092B-C50C-407E-A947-70E740481C1C}">
                          <a14:useLocalDpi xmlns:a14="http://schemas.microsoft.com/office/drawing/2010/main" val="0"/>
                        </a:ext>
                      </a:extLst>
                    </a:blip>
                    <a:srcRect l="11027" t="24009" r="10924" b="22716"/>
                    <a:stretch/>
                  </pic:blipFill>
                  <pic:spPr bwMode="auto">
                    <a:xfrm>
                      <a:off x="0" y="0"/>
                      <a:ext cx="4104110" cy="3959129"/>
                    </a:xfrm>
                    <a:prstGeom prst="rect">
                      <a:avLst/>
                    </a:prstGeom>
                    <a:ln>
                      <a:noFill/>
                    </a:ln>
                    <a:extLst>
                      <a:ext uri="{53640926-AAD7-44D8-BBD7-CCE9431645EC}">
                        <a14:shadowObscured xmlns:a14="http://schemas.microsoft.com/office/drawing/2010/main"/>
                      </a:ext>
                    </a:extLst>
                  </pic:spPr>
                </pic:pic>
              </a:graphicData>
            </a:graphic>
          </wp:inline>
        </w:drawing>
      </w:r>
    </w:p>
    <w:p w14:paraId="2EED1340" w14:textId="77777777" w:rsidR="006A1DD3" w:rsidRPr="006A1DD3" w:rsidRDefault="006A1DD3" w:rsidP="006A1DD3"/>
    <w:p w14:paraId="7960D15C" w14:textId="5AF23A43" w:rsidR="000B102D" w:rsidRDefault="000B102D" w:rsidP="000B102D">
      <w:pPr>
        <w:pStyle w:val="Caption"/>
      </w:pPr>
      <w:r>
        <w:t xml:space="preserve">Figure </w:t>
      </w:r>
      <w:r w:rsidR="006A1DD3">
        <w:t xml:space="preserve">5. </w:t>
      </w:r>
      <w:r w:rsidR="006A1DD3" w:rsidRPr="006A1DD3">
        <w:t xml:space="preserve">Median grain size of surface sediment (D50) measured at the cross-shore transects of the six study sites in the </w:t>
      </w:r>
      <w:proofErr w:type="spellStart"/>
      <w:r w:rsidR="006A1DD3" w:rsidRPr="006A1DD3">
        <w:t>Westerschelde</w:t>
      </w:r>
      <w:proofErr w:type="spellEnd"/>
      <w:r w:rsidR="006A1DD3" w:rsidRPr="006A1DD3">
        <w:t>.</w:t>
      </w:r>
    </w:p>
    <w:p w14:paraId="3EA3FADC" w14:textId="415E3CC4" w:rsidR="005B0404" w:rsidRDefault="005B0404">
      <w:pPr>
        <w:spacing w:line="240" w:lineRule="auto"/>
        <w:jc w:val="left"/>
      </w:pPr>
      <w:r>
        <w:br w:type="page"/>
      </w:r>
    </w:p>
    <w:p w14:paraId="574E1334" w14:textId="77777777" w:rsidR="000B102D" w:rsidRDefault="000B102D" w:rsidP="000B102D"/>
    <w:p w14:paraId="33DBB2BF" w14:textId="77777777" w:rsidR="000B102D" w:rsidRDefault="000B102D" w:rsidP="000B102D"/>
    <w:p w14:paraId="0E6527A6" w14:textId="51E95080" w:rsidR="000B102D" w:rsidRDefault="000B102D" w:rsidP="000B102D"/>
    <w:p w14:paraId="59AED21C" w14:textId="77777777" w:rsidR="000B102D" w:rsidRDefault="000B102D" w:rsidP="000B102D">
      <w:pPr>
        <w:pStyle w:val="Caption"/>
      </w:pPr>
    </w:p>
    <w:p w14:paraId="22BF6EF7" w14:textId="77777777" w:rsidR="000B102D" w:rsidRDefault="000B102D" w:rsidP="000B102D">
      <w:pPr>
        <w:pStyle w:val="Caption"/>
      </w:pPr>
    </w:p>
    <w:p w14:paraId="51D9952E" w14:textId="7EC22287" w:rsidR="000B102D" w:rsidRDefault="00B65BBB" w:rsidP="000B102D">
      <w:pPr>
        <w:pStyle w:val="Caption"/>
      </w:pPr>
      <w:r>
        <w:rPr>
          <w:noProof/>
          <w:lang w:val="en-US" w:eastAsia="en-US"/>
        </w:rPr>
        <w:drawing>
          <wp:anchor distT="0" distB="0" distL="114300" distR="114300" simplePos="0" relativeHeight="251663360" behindDoc="0" locked="0" layoutInCell="1" allowOverlap="1" wp14:anchorId="5CC61ECD" wp14:editId="1DC2D6C6">
            <wp:simplePos x="0" y="0"/>
            <wp:positionH relativeFrom="column">
              <wp:posOffset>583565</wp:posOffset>
            </wp:positionH>
            <wp:positionV relativeFrom="paragraph">
              <wp:posOffset>351790</wp:posOffset>
            </wp:positionV>
            <wp:extent cx="5251450" cy="3463290"/>
            <wp:effectExtent l="0" t="0" r="6350" b="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ig6-chla-NEWPDF.pdf"/>
                    <pic:cNvPicPr/>
                  </pic:nvPicPr>
                  <pic:blipFill rotWithShape="1">
                    <a:blip r:embed="rId19">
                      <a:extLst>
                        <a:ext uri="{28A0092B-C50C-407E-A947-70E740481C1C}">
                          <a14:useLocalDpi xmlns:a14="http://schemas.microsoft.com/office/drawing/2010/main" val="0"/>
                        </a:ext>
                      </a:extLst>
                    </a:blip>
                    <a:srcRect t="27549" b="25839"/>
                    <a:stretch/>
                  </pic:blipFill>
                  <pic:spPr bwMode="auto">
                    <a:xfrm>
                      <a:off x="0" y="0"/>
                      <a:ext cx="5251450" cy="34632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FF91421" w14:textId="77777777" w:rsidR="00B65BBB" w:rsidRDefault="00B65BBB" w:rsidP="000B102D">
      <w:pPr>
        <w:pStyle w:val="Caption"/>
      </w:pPr>
    </w:p>
    <w:p w14:paraId="233CE206" w14:textId="4926044B" w:rsidR="000B102D" w:rsidRDefault="000B102D" w:rsidP="00047119">
      <w:pPr>
        <w:pStyle w:val="Caption"/>
        <w:jc w:val="center"/>
      </w:pPr>
      <w:r>
        <w:t xml:space="preserve">Figure </w:t>
      </w:r>
      <w:r w:rsidR="00B65BBB">
        <w:t>6. S</w:t>
      </w:r>
      <w:r w:rsidR="00B65BBB" w:rsidRPr="00B65BBB">
        <w:t xml:space="preserve">patiotemporal </w:t>
      </w:r>
      <w:r w:rsidR="00B65BBB">
        <w:rPr>
          <w:lang w:eastAsia="zh-CN"/>
        </w:rPr>
        <w:t>variation</w:t>
      </w:r>
      <w:r w:rsidR="00B65BBB">
        <w:t xml:space="preserve"> </w:t>
      </w:r>
      <w:r w:rsidR="00DD2B4A">
        <w:t xml:space="preserve">of </w:t>
      </w:r>
      <w:r w:rsidR="00B65BBB" w:rsidRPr="00B65BBB">
        <w:t>chlorophyll-a level</w:t>
      </w:r>
      <w:r w:rsidR="00B65BBB">
        <w:t xml:space="preserve"> </w:t>
      </w:r>
      <w:r w:rsidR="00992E27">
        <w:t xml:space="preserve">of surface sediment (top </w:t>
      </w:r>
      <w:r w:rsidR="00992E27" w:rsidRPr="00992E27">
        <w:t>1 cm</w:t>
      </w:r>
      <w:r w:rsidR="00992E27">
        <w:t xml:space="preserve">) </w:t>
      </w:r>
      <w:r w:rsidR="00B65BBB">
        <w:t>measured at site 2 (</w:t>
      </w:r>
      <w:proofErr w:type="spellStart"/>
      <w:r w:rsidR="00B65BBB">
        <w:t>Zuidgors</w:t>
      </w:r>
      <w:proofErr w:type="spellEnd"/>
      <w:r w:rsidR="00B65BBB">
        <w:t xml:space="preserve"> </w:t>
      </w:r>
      <w:r w:rsidR="00A77F0D">
        <w:t>B</w:t>
      </w:r>
      <w:r w:rsidR="00B65BBB">
        <w:t>)</w:t>
      </w:r>
    </w:p>
    <w:p w14:paraId="318A0FC2" w14:textId="77777777" w:rsidR="000B102D" w:rsidRDefault="000B102D" w:rsidP="000B102D"/>
    <w:p w14:paraId="2A07A638" w14:textId="77777777" w:rsidR="000B102D" w:rsidRDefault="000B102D" w:rsidP="000B102D">
      <w:pPr>
        <w:pStyle w:val="Caption"/>
      </w:pPr>
    </w:p>
    <w:p w14:paraId="2E2F22B5" w14:textId="33909BFC" w:rsidR="003A4FB4" w:rsidRDefault="003A4FB4" w:rsidP="003A4FB4">
      <w:pPr>
        <w:pStyle w:val="Caption"/>
      </w:pPr>
    </w:p>
    <w:sectPr w:rsidR="003A4FB4" w:rsidSect="00F512A5">
      <w:footerReference w:type="default" r:id="rId20"/>
      <w:pgSz w:w="11907" w:h="13608"/>
      <w:pgMar w:top="567" w:right="936" w:bottom="1338" w:left="936" w:header="0" w:footer="737" w:gutter="0"/>
      <w:lnNumType w:countBy="5" w:distance="227"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EE23CB" w14:textId="77777777" w:rsidR="00565971" w:rsidRDefault="00565971" w:rsidP="006D0C96">
      <w:pPr>
        <w:spacing w:line="240" w:lineRule="auto"/>
      </w:pPr>
      <w:r>
        <w:separator/>
      </w:r>
    </w:p>
  </w:endnote>
  <w:endnote w:type="continuationSeparator" w:id="0">
    <w:p w14:paraId="6F967BE9" w14:textId="77777777" w:rsidR="00565971" w:rsidRDefault="00565971" w:rsidP="006D0C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ACF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67788171"/>
      <w:docPartObj>
        <w:docPartGallery w:val="Page Numbers (Bottom of Page)"/>
        <w:docPartUnique/>
      </w:docPartObj>
    </w:sdtPr>
    <w:sdtEndPr>
      <w:rPr>
        <w:noProof/>
      </w:rPr>
    </w:sdtEndPr>
    <w:sdtContent>
      <w:p w14:paraId="5576ABD1" w14:textId="3AFDCB17" w:rsidR="00C93D5C" w:rsidRDefault="00C93D5C">
        <w:pPr>
          <w:pStyle w:val="Footer"/>
          <w:jc w:val="center"/>
        </w:pPr>
        <w:r>
          <w:fldChar w:fldCharType="begin"/>
        </w:r>
        <w:r>
          <w:instrText xml:space="preserve"> PAGE   \* MERGEFORMAT </w:instrText>
        </w:r>
        <w:r>
          <w:fldChar w:fldCharType="separate"/>
        </w:r>
        <w:r>
          <w:rPr>
            <w:noProof/>
          </w:rPr>
          <w:t>6</w:t>
        </w:r>
        <w:r>
          <w:rPr>
            <w:noProof/>
          </w:rPr>
          <w:fldChar w:fldCharType="end"/>
        </w:r>
      </w:p>
    </w:sdtContent>
  </w:sdt>
  <w:p w14:paraId="44AA5123" w14:textId="77777777" w:rsidR="00C93D5C" w:rsidRDefault="00C93D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992291" w14:textId="77777777" w:rsidR="00565971" w:rsidRDefault="00565971" w:rsidP="006D0C96">
      <w:pPr>
        <w:spacing w:line="240" w:lineRule="auto"/>
      </w:pPr>
      <w:r>
        <w:separator/>
      </w:r>
    </w:p>
  </w:footnote>
  <w:footnote w:type="continuationSeparator" w:id="0">
    <w:p w14:paraId="73C2B766" w14:textId="77777777" w:rsidR="00565971" w:rsidRDefault="00565971" w:rsidP="006D0C96">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7530F7C"/>
    <w:multiLevelType w:val="multilevel"/>
    <w:tmpl w:val="6A883E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7"/>
  <w:proofState w:spelling="clean" w:grammar="clean"/>
  <w:attachedTemplate r:id="rId1"/>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4213"/>
    <w:rsid w:val="000013A2"/>
    <w:rsid w:val="00020399"/>
    <w:rsid w:val="00020F4B"/>
    <w:rsid w:val="00021EDF"/>
    <w:rsid w:val="00025287"/>
    <w:rsid w:val="00026EA2"/>
    <w:rsid w:val="00047119"/>
    <w:rsid w:val="00051220"/>
    <w:rsid w:val="0005690A"/>
    <w:rsid w:val="00061477"/>
    <w:rsid w:val="00061A36"/>
    <w:rsid w:val="00066AB5"/>
    <w:rsid w:val="00067D7C"/>
    <w:rsid w:val="00071A98"/>
    <w:rsid w:val="00075F28"/>
    <w:rsid w:val="00076B78"/>
    <w:rsid w:val="000846C3"/>
    <w:rsid w:val="00085A5A"/>
    <w:rsid w:val="000900FB"/>
    <w:rsid w:val="0009104A"/>
    <w:rsid w:val="00093FBE"/>
    <w:rsid w:val="000A1B66"/>
    <w:rsid w:val="000B102D"/>
    <w:rsid w:val="000C3A9F"/>
    <w:rsid w:val="000C686F"/>
    <w:rsid w:val="000D3458"/>
    <w:rsid w:val="000E498C"/>
    <w:rsid w:val="00100BF7"/>
    <w:rsid w:val="00101FC3"/>
    <w:rsid w:val="001070A7"/>
    <w:rsid w:val="00111F16"/>
    <w:rsid w:val="00120030"/>
    <w:rsid w:val="001219D4"/>
    <w:rsid w:val="0013314E"/>
    <w:rsid w:val="00135D2A"/>
    <w:rsid w:val="00142592"/>
    <w:rsid w:val="00195215"/>
    <w:rsid w:val="00195DC6"/>
    <w:rsid w:val="001A00E9"/>
    <w:rsid w:val="001A59D7"/>
    <w:rsid w:val="001B6CCF"/>
    <w:rsid w:val="001C50A6"/>
    <w:rsid w:val="001C5EB9"/>
    <w:rsid w:val="001D17CE"/>
    <w:rsid w:val="001D1CDD"/>
    <w:rsid w:val="002022A9"/>
    <w:rsid w:val="00203F92"/>
    <w:rsid w:val="002044B1"/>
    <w:rsid w:val="0021446B"/>
    <w:rsid w:val="0023136A"/>
    <w:rsid w:val="00243104"/>
    <w:rsid w:val="00246DAC"/>
    <w:rsid w:val="002847C7"/>
    <w:rsid w:val="002A34A0"/>
    <w:rsid w:val="002A38F2"/>
    <w:rsid w:val="002B29C2"/>
    <w:rsid w:val="002C7A47"/>
    <w:rsid w:val="002F182F"/>
    <w:rsid w:val="002F1EC5"/>
    <w:rsid w:val="002F408E"/>
    <w:rsid w:val="0030663C"/>
    <w:rsid w:val="003118C8"/>
    <w:rsid w:val="00327CD4"/>
    <w:rsid w:val="00341732"/>
    <w:rsid w:val="00343C64"/>
    <w:rsid w:val="00345163"/>
    <w:rsid w:val="00377C8A"/>
    <w:rsid w:val="00386FE7"/>
    <w:rsid w:val="00392010"/>
    <w:rsid w:val="003A4FB4"/>
    <w:rsid w:val="003C3A96"/>
    <w:rsid w:val="003C599A"/>
    <w:rsid w:val="003D4508"/>
    <w:rsid w:val="003D51CF"/>
    <w:rsid w:val="003D5288"/>
    <w:rsid w:val="003D60A3"/>
    <w:rsid w:val="003E62DC"/>
    <w:rsid w:val="003E7D50"/>
    <w:rsid w:val="003F1E87"/>
    <w:rsid w:val="003F2207"/>
    <w:rsid w:val="004205F8"/>
    <w:rsid w:val="00427470"/>
    <w:rsid w:val="00430292"/>
    <w:rsid w:val="004317AD"/>
    <w:rsid w:val="00442DE9"/>
    <w:rsid w:val="00446B0F"/>
    <w:rsid w:val="00450DB9"/>
    <w:rsid w:val="004512AC"/>
    <w:rsid w:val="00460A61"/>
    <w:rsid w:val="00463568"/>
    <w:rsid w:val="0047250E"/>
    <w:rsid w:val="00472E25"/>
    <w:rsid w:val="00476DB0"/>
    <w:rsid w:val="00477303"/>
    <w:rsid w:val="00483770"/>
    <w:rsid w:val="004931A8"/>
    <w:rsid w:val="004B1430"/>
    <w:rsid w:val="004C3D81"/>
    <w:rsid w:val="004C5E1B"/>
    <w:rsid w:val="004D0540"/>
    <w:rsid w:val="004D0F1A"/>
    <w:rsid w:val="004E0F90"/>
    <w:rsid w:val="004E3A05"/>
    <w:rsid w:val="004F582E"/>
    <w:rsid w:val="004F7064"/>
    <w:rsid w:val="004F7E17"/>
    <w:rsid w:val="00522351"/>
    <w:rsid w:val="00537C10"/>
    <w:rsid w:val="00544C7D"/>
    <w:rsid w:val="0055217B"/>
    <w:rsid w:val="00564213"/>
    <w:rsid w:val="00565971"/>
    <w:rsid w:val="00567884"/>
    <w:rsid w:val="00570A22"/>
    <w:rsid w:val="0058557F"/>
    <w:rsid w:val="0059380C"/>
    <w:rsid w:val="005A164F"/>
    <w:rsid w:val="005A4F32"/>
    <w:rsid w:val="005B0404"/>
    <w:rsid w:val="005B099D"/>
    <w:rsid w:val="005B537A"/>
    <w:rsid w:val="005D08E3"/>
    <w:rsid w:val="00602CB2"/>
    <w:rsid w:val="00605CD1"/>
    <w:rsid w:val="00612EB1"/>
    <w:rsid w:val="00614104"/>
    <w:rsid w:val="00621E99"/>
    <w:rsid w:val="006326D7"/>
    <w:rsid w:val="0065116F"/>
    <w:rsid w:val="00651318"/>
    <w:rsid w:val="00655663"/>
    <w:rsid w:val="00656592"/>
    <w:rsid w:val="00670F05"/>
    <w:rsid w:val="00671DEE"/>
    <w:rsid w:val="00683E0E"/>
    <w:rsid w:val="006976B9"/>
    <w:rsid w:val="006A1DD3"/>
    <w:rsid w:val="006A2429"/>
    <w:rsid w:val="006A59FB"/>
    <w:rsid w:val="006B0FE2"/>
    <w:rsid w:val="006B2679"/>
    <w:rsid w:val="006D0C96"/>
    <w:rsid w:val="006E5E24"/>
    <w:rsid w:val="006F569B"/>
    <w:rsid w:val="00701C51"/>
    <w:rsid w:val="0070537F"/>
    <w:rsid w:val="00712C3B"/>
    <w:rsid w:val="00732DF6"/>
    <w:rsid w:val="00734925"/>
    <w:rsid w:val="007359EB"/>
    <w:rsid w:val="00746676"/>
    <w:rsid w:val="00751A44"/>
    <w:rsid w:val="0075564E"/>
    <w:rsid w:val="0076062E"/>
    <w:rsid w:val="007636F5"/>
    <w:rsid w:val="007678A4"/>
    <w:rsid w:val="007920BC"/>
    <w:rsid w:val="00796A7F"/>
    <w:rsid w:val="007A4D4C"/>
    <w:rsid w:val="007D38B2"/>
    <w:rsid w:val="007D5145"/>
    <w:rsid w:val="008006ED"/>
    <w:rsid w:val="00812DFA"/>
    <w:rsid w:val="0082180F"/>
    <w:rsid w:val="00824A22"/>
    <w:rsid w:val="0082690B"/>
    <w:rsid w:val="008411DC"/>
    <w:rsid w:val="00844848"/>
    <w:rsid w:val="00855006"/>
    <w:rsid w:val="008601A0"/>
    <w:rsid w:val="00871CA3"/>
    <w:rsid w:val="00874517"/>
    <w:rsid w:val="00884DBE"/>
    <w:rsid w:val="00887AC2"/>
    <w:rsid w:val="008916AC"/>
    <w:rsid w:val="00891FA2"/>
    <w:rsid w:val="008966BE"/>
    <w:rsid w:val="008B2957"/>
    <w:rsid w:val="008B564E"/>
    <w:rsid w:val="008B62D1"/>
    <w:rsid w:val="008B719F"/>
    <w:rsid w:val="008C4CB4"/>
    <w:rsid w:val="008C70C4"/>
    <w:rsid w:val="008E213F"/>
    <w:rsid w:val="008E3110"/>
    <w:rsid w:val="008E345A"/>
    <w:rsid w:val="008F095D"/>
    <w:rsid w:val="008F10B6"/>
    <w:rsid w:val="00904A67"/>
    <w:rsid w:val="009150E4"/>
    <w:rsid w:val="00917818"/>
    <w:rsid w:val="0091791F"/>
    <w:rsid w:val="00921801"/>
    <w:rsid w:val="00926064"/>
    <w:rsid w:val="00927FA8"/>
    <w:rsid w:val="00932F15"/>
    <w:rsid w:val="0093564D"/>
    <w:rsid w:val="00943440"/>
    <w:rsid w:val="00957FA4"/>
    <w:rsid w:val="00960722"/>
    <w:rsid w:val="009651D8"/>
    <w:rsid w:val="00976518"/>
    <w:rsid w:val="00986F7F"/>
    <w:rsid w:val="00992E27"/>
    <w:rsid w:val="00997684"/>
    <w:rsid w:val="009A5821"/>
    <w:rsid w:val="009B42BA"/>
    <w:rsid w:val="009B7454"/>
    <w:rsid w:val="009C3AFE"/>
    <w:rsid w:val="009D38E2"/>
    <w:rsid w:val="009F2C0A"/>
    <w:rsid w:val="009F3E95"/>
    <w:rsid w:val="00A2446C"/>
    <w:rsid w:val="00A2455A"/>
    <w:rsid w:val="00A25E4A"/>
    <w:rsid w:val="00A3375E"/>
    <w:rsid w:val="00A36EE6"/>
    <w:rsid w:val="00A5200F"/>
    <w:rsid w:val="00A65C7B"/>
    <w:rsid w:val="00A723F6"/>
    <w:rsid w:val="00A77F0D"/>
    <w:rsid w:val="00A81004"/>
    <w:rsid w:val="00A81CCB"/>
    <w:rsid w:val="00A86B85"/>
    <w:rsid w:val="00A90514"/>
    <w:rsid w:val="00A942CB"/>
    <w:rsid w:val="00AB0454"/>
    <w:rsid w:val="00AB09D4"/>
    <w:rsid w:val="00AB10DD"/>
    <w:rsid w:val="00AC5339"/>
    <w:rsid w:val="00AD0E56"/>
    <w:rsid w:val="00AD1B3D"/>
    <w:rsid w:val="00AE4157"/>
    <w:rsid w:val="00AF724A"/>
    <w:rsid w:val="00B07E5C"/>
    <w:rsid w:val="00B14D5C"/>
    <w:rsid w:val="00B255E7"/>
    <w:rsid w:val="00B4015F"/>
    <w:rsid w:val="00B4794B"/>
    <w:rsid w:val="00B5719D"/>
    <w:rsid w:val="00B627B7"/>
    <w:rsid w:val="00B65BBB"/>
    <w:rsid w:val="00B75342"/>
    <w:rsid w:val="00B91C7F"/>
    <w:rsid w:val="00B94A58"/>
    <w:rsid w:val="00BA0968"/>
    <w:rsid w:val="00BB3A27"/>
    <w:rsid w:val="00BB4185"/>
    <w:rsid w:val="00BC08F1"/>
    <w:rsid w:val="00BC2A8A"/>
    <w:rsid w:val="00BC5002"/>
    <w:rsid w:val="00BD0523"/>
    <w:rsid w:val="00BD2EF9"/>
    <w:rsid w:val="00BE0B3F"/>
    <w:rsid w:val="00BE34A2"/>
    <w:rsid w:val="00BE6F07"/>
    <w:rsid w:val="00BE6F37"/>
    <w:rsid w:val="00BF3868"/>
    <w:rsid w:val="00BF41A4"/>
    <w:rsid w:val="00BF7CE6"/>
    <w:rsid w:val="00C00825"/>
    <w:rsid w:val="00C12CBB"/>
    <w:rsid w:val="00C1589F"/>
    <w:rsid w:val="00C26311"/>
    <w:rsid w:val="00C33DBB"/>
    <w:rsid w:val="00C34FB3"/>
    <w:rsid w:val="00C35812"/>
    <w:rsid w:val="00C371EA"/>
    <w:rsid w:val="00C82F79"/>
    <w:rsid w:val="00C87B6C"/>
    <w:rsid w:val="00C9216B"/>
    <w:rsid w:val="00C93D5C"/>
    <w:rsid w:val="00C94E8A"/>
    <w:rsid w:val="00CB2623"/>
    <w:rsid w:val="00CB7AD9"/>
    <w:rsid w:val="00CC51D0"/>
    <w:rsid w:val="00CD4B83"/>
    <w:rsid w:val="00CD5F62"/>
    <w:rsid w:val="00CE3A55"/>
    <w:rsid w:val="00CF11A3"/>
    <w:rsid w:val="00CF730F"/>
    <w:rsid w:val="00CF7992"/>
    <w:rsid w:val="00D046AE"/>
    <w:rsid w:val="00D06700"/>
    <w:rsid w:val="00D10E83"/>
    <w:rsid w:val="00D11D8E"/>
    <w:rsid w:val="00D21470"/>
    <w:rsid w:val="00D24F56"/>
    <w:rsid w:val="00D30A21"/>
    <w:rsid w:val="00D36848"/>
    <w:rsid w:val="00D40CE0"/>
    <w:rsid w:val="00D45F9F"/>
    <w:rsid w:val="00D51678"/>
    <w:rsid w:val="00D527D0"/>
    <w:rsid w:val="00D635F7"/>
    <w:rsid w:val="00D67538"/>
    <w:rsid w:val="00D76933"/>
    <w:rsid w:val="00D81E78"/>
    <w:rsid w:val="00D845A3"/>
    <w:rsid w:val="00D91260"/>
    <w:rsid w:val="00DB4E53"/>
    <w:rsid w:val="00DC281D"/>
    <w:rsid w:val="00DC65C7"/>
    <w:rsid w:val="00DD2B4A"/>
    <w:rsid w:val="00DE1DBE"/>
    <w:rsid w:val="00DE6747"/>
    <w:rsid w:val="00E00339"/>
    <w:rsid w:val="00E06593"/>
    <w:rsid w:val="00E142A8"/>
    <w:rsid w:val="00E16B9E"/>
    <w:rsid w:val="00E249BF"/>
    <w:rsid w:val="00E354D3"/>
    <w:rsid w:val="00E454C5"/>
    <w:rsid w:val="00E45D6D"/>
    <w:rsid w:val="00E5543E"/>
    <w:rsid w:val="00E64241"/>
    <w:rsid w:val="00E65BFD"/>
    <w:rsid w:val="00E809EE"/>
    <w:rsid w:val="00E854EF"/>
    <w:rsid w:val="00E900EF"/>
    <w:rsid w:val="00EA0E6E"/>
    <w:rsid w:val="00EC6633"/>
    <w:rsid w:val="00ED6B96"/>
    <w:rsid w:val="00EE0661"/>
    <w:rsid w:val="00EE58C0"/>
    <w:rsid w:val="00EE65DF"/>
    <w:rsid w:val="00EF63C9"/>
    <w:rsid w:val="00F0340C"/>
    <w:rsid w:val="00F05F87"/>
    <w:rsid w:val="00F321BF"/>
    <w:rsid w:val="00F35903"/>
    <w:rsid w:val="00F403D9"/>
    <w:rsid w:val="00F512A5"/>
    <w:rsid w:val="00F5258E"/>
    <w:rsid w:val="00F60FB6"/>
    <w:rsid w:val="00F64C9C"/>
    <w:rsid w:val="00F65974"/>
    <w:rsid w:val="00F7530E"/>
    <w:rsid w:val="00F81185"/>
    <w:rsid w:val="00F82151"/>
    <w:rsid w:val="00F8500D"/>
    <w:rsid w:val="00F900C1"/>
    <w:rsid w:val="00F92DD6"/>
    <w:rsid w:val="00F96D74"/>
    <w:rsid w:val="00FA3451"/>
    <w:rsid w:val="00FB7487"/>
    <w:rsid w:val="00FC3243"/>
    <w:rsid w:val="00FC45E2"/>
    <w:rsid w:val="00FC7291"/>
    <w:rsid w:val="00FD3370"/>
    <w:rsid w:val="00FE4F3C"/>
    <w:rsid w:val="00FE620D"/>
    <w:rsid w:val="00FE72C1"/>
    <w:rsid w:val="00FF308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DBE553"/>
  <w15:docId w15:val="{D2CFD17B-36C5-4048-BB43-0059F9DAD1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0CE0"/>
    <w:pPr>
      <w:spacing w:line="360" w:lineRule="auto"/>
      <w:jc w:val="both"/>
    </w:pPr>
    <w:rPr>
      <w:rFonts w:ascii="Times New Roman" w:eastAsia="Times New Roman" w:hAnsi="Times New Roman"/>
      <w:szCs w:val="24"/>
      <w:lang w:eastAsia="de-DE"/>
    </w:rPr>
  </w:style>
  <w:style w:type="paragraph" w:styleId="Heading1">
    <w:name w:val="heading 1"/>
    <w:basedOn w:val="Normal"/>
    <w:next w:val="Normal"/>
    <w:link w:val="Heading1Char"/>
    <w:qFormat/>
    <w:rsid w:val="00075F28"/>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qFormat/>
    <w:rsid w:val="00E00339"/>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5A4F32"/>
    <w:pPr>
      <w:keepNext/>
      <w:spacing w:before="240" w:after="240" w:line="240" w:lineRule="auto"/>
      <w:outlineLvl w:val="2"/>
    </w:pPr>
    <w:rPr>
      <w:rFonts w:cs="Arial"/>
      <w:b/>
      <w:bCs/>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treff">
    <w:name w:val="Betreff"/>
    <w:basedOn w:val="Normal"/>
    <w:next w:val="Normal"/>
    <w:rsid w:val="00ED6B96"/>
    <w:rPr>
      <w:b/>
    </w:rPr>
  </w:style>
  <w:style w:type="paragraph" w:customStyle="1" w:styleId="Bullets">
    <w:name w:val="Bullets"/>
    <w:basedOn w:val="Normal"/>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TableNormal"/>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rsid w:val="00ED6B96"/>
    <w:pPr>
      <w:tabs>
        <w:tab w:val="center" w:pos="4536"/>
        <w:tab w:val="right" w:pos="9072"/>
      </w:tabs>
    </w:pPr>
  </w:style>
  <w:style w:type="character" w:customStyle="1" w:styleId="Heading1Char">
    <w:name w:val="Heading 1 Char"/>
    <w:link w:val="Heading1"/>
    <w:rsid w:val="00075F28"/>
    <w:rPr>
      <w:rFonts w:ascii="Times New Roman" w:eastAsia="Times New Roman" w:hAnsi="Times New Roman" w:cs="Arial"/>
      <w:b/>
      <w:bCs/>
      <w:color w:val="000000"/>
      <w:kern w:val="32"/>
      <w:szCs w:val="32"/>
      <w:lang w:eastAsia="de-DE"/>
    </w:rPr>
  </w:style>
  <w:style w:type="character" w:customStyle="1" w:styleId="Heading3Char">
    <w:name w:val="Heading 3 Char"/>
    <w:link w:val="Heading3"/>
    <w:rsid w:val="005A4F32"/>
    <w:rPr>
      <w:rFonts w:ascii="Times New Roman" w:eastAsia="Times New Roman" w:hAnsi="Times New Roman" w:cs="Arial"/>
      <w:b/>
      <w:bCs/>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character" w:customStyle="1" w:styleId="HeaderChar">
    <w:name w:val="Header Char"/>
    <w:link w:val="Header"/>
    <w:rsid w:val="00ED6B96"/>
    <w:rPr>
      <w:rFonts w:ascii="Verdana" w:eastAsia="Times New Roman" w:hAnsi="Verdana" w:cs="Times New Roman"/>
      <w:sz w:val="19"/>
      <w:szCs w:val="24"/>
      <w:lang w:eastAsia="de-DE"/>
    </w:rPr>
  </w:style>
  <w:style w:type="character" w:customStyle="1" w:styleId="Heading2Char">
    <w:name w:val="Heading 2 Char"/>
    <w:link w:val="Heading2"/>
    <w:rsid w:val="00E00339"/>
    <w:rPr>
      <w:rFonts w:ascii="Times New Roman" w:eastAsia="Times New Roman" w:hAnsi="Times New Roman" w:cs="Arial"/>
      <w:b/>
      <w:bCs/>
      <w:iCs/>
      <w:szCs w:val="28"/>
      <w:lang w:eastAsia="de-DE"/>
    </w:rPr>
  </w:style>
  <w:style w:type="character" w:styleId="Hyperlink">
    <w:name w:val="Hyperlink"/>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paragraph" w:styleId="ListParagraph">
    <w:name w:val="List Paragraph"/>
    <w:basedOn w:val="Normal"/>
    <w:uiPriority w:val="34"/>
    <w:rsid w:val="00B4015F"/>
    <w:pPr>
      <w:ind w:left="720"/>
      <w:contextualSpacing/>
    </w:p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customStyle="1" w:styleId="Affiliation">
    <w:name w:val="Affiliation"/>
    <w:basedOn w:val="Normal"/>
    <w:link w:val="AffiliationChar"/>
    <w:qFormat/>
    <w:rsid w:val="00450DB9"/>
    <w:pPr>
      <w:spacing w:before="120" w:line="240" w:lineRule="auto"/>
      <w:contextualSpacing/>
    </w:pPr>
  </w:style>
  <w:style w:type="character" w:styleId="PlaceholderText">
    <w:name w:val="Placeholder Text"/>
    <w:basedOn w:val="DefaultParagraphFont"/>
    <w:uiPriority w:val="99"/>
    <w:semiHidden/>
    <w:rsid w:val="003D5288"/>
    <w:rPr>
      <w:color w:val="808080"/>
    </w:r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rsid w:val="00C35812"/>
    <w:pPr>
      <w:spacing w:before="120" w:after="120"/>
    </w:pPr>
    <w:rPr>
      <w:rFonts w:ascii="Cambria Math" w:hAnsi="Cambria Math"/>
    </w:rPr>
  </w:style>
  <w:style w:type="paragraph" w:styleId="Caption">
    <w:name w:val="caption"/>
    <w:basedOn w:val="Normal"/>
    <w:next w:val="Normal"/>
    <w:uiPriority w:val="35"/>
    <w:unhideWhenUsed/>
    <w:qFormat/>
    <w:rsid w:val="003A4FB4"/>
    <w:pPr>
      <w:spacing w:after="200" w:line="240" w:lineRule="auto"/>
    </w:pPr>
    <w:rPr>
      <w:b/>
      <w:bCs/>
      <w:sz w:val="18"/>
      <w:szCs w:val="18"/>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 w:type="character" w:styleId="CommentReference">
    <w:name w:val="annotation reference"/>
    <w:basedOn w:val="DefaultParagraphFont"/>
    <w:uiPriority w:val="99"/>
    <w:semiHidden/>
    <w:unhideWhenUsed/>
    <w:rsid w:val="008601A0"/>
    <w:rPr>
      <w:sz w:val="16"/>
      <w:szCs w:val="16"/>
    </w:rPr>
  </w:style>
  <w:style w:type="paragraph" w:styleId="CommentText">
    <w:name w:val="annotation text"/>
    <w:basedOn w:val="Normal"/>
    <w:link w:val="CommentTextChar"/>
    <w:uiPriority w:val="99"/>
    <w:unhideWhenUsed/>
    <w:rsid w:val="008601A0"/>
    <w:pPr>
      <w:spacing w:line="240" w:lineRule="auto"/>
    </w:pPr>
    <w:rPr>
      <w:szCs w:val="20"/>
    </w:rPr>
  </w:style>
  <w:style w:type="character" w:customStyle="1" w:styleId="CommentTextChar">
    <w:name w:val="Comment Text Char"/>
    <w:basedOn w:val="DefaultParagraphFont"/>
    <w:link w:val="CommentText"/>
    <w:uiPriority w:val="99"/>
    <w:rsid w:val="008601A0"/>
    <w:rPr>
      <w:rFonts w:ascii="Times New Roman" w:eastAsia="Times New Roman" w:hAnsi="Times New Roman"/>
      <w:lang w:eastAsia="de-DE"/>
    </w:rPr>
  </w:style>
  <w:style w:type="paragraph" w:styleId="CommentSubject">
    <w:name w:val="annotation subject"/>
    <w:basedOn w:val="CommentText"/>
    <w:next w:val="CommentText"/>
    <w:link w:val="CommentSubjectChar"/>
    <w:uiPriority w:val="99"/>
    <w:semiHidden/>
    <w:unhideWhenUsed/>
    <w:rsid w:val="008601A0"/>
    <w:rPr>
      <w:b/>
      <w:bCs/>
    </w:rPr>
  </w:style>
  <w:style w:type="character" w:customStyle="1" w:styleId="CommentSubjectChar">
    <w:name w:val="Comment Subject Char"/>
    <w:basedOn w:val="CommentTextChar"/>
    <w:link w:val="CommentSubject"/>
    <w:uiPriority w:val="99"/>
    <w:semiHidden/>
    <w:rsid w:val="008601A0"/>
    <w:rPr>
      <w:rFonts w:ascii="Times New Roman" w:eastAsia="Times New Roman" w:hAnsi="Times New Roman"/>
      <w:b/>
      <w:bCs/>
      <w:lang w:eastAsia="de-DE"/>
    </w:rPr>
  </w:style>
  <w:style w:type="character" w:customStyle="1" w:styleId="document-year">
    <w:name w:val="document-year"/>
    <w:basedOn w:val="DefaultParagraphFont"/>
    <w:rsid w:val="00A81CCB"/>
  </w:style>
  <w:style w:type="character" w:customStyle="1" w:styleId="document-volume">
    <w:name w:val="document-volume"/>
    <w:basedOn w:val="DefaultParagraphFont"/>
    <w:rsid w:val="00A81CCB"/>
  </w:style>
  <w:style w:type="character" w:customStyle="1" w:styleId="document-issue">
    <w:name w:val="document-issue"/>
    <w:basedOn w:val="DefaultParagraphFont"/>
    <w:rsid w:val="00A81CCB"/>
  </w:style>
  <w:style w:type="character" w:customStyle="1" w:styleId="document-pages">
    <w:name w:val="document-pages"/>
    <w:basedOn w:val="DefaultParagraphFont"/>
    <w:rsid w:val="00A81CCB"/>
  </w:style>
  <w:style w:type="paragraph" w:styleId="Revision">
    <w:name w:val="Revision"/>
    <w:hidden/>
    <w:uiPriority w:val="99"/>
    <w:semiHidden/>
    <w:rsid w:val="002B29C2"/>
    <w:rPr>
      <w:rFonts w:ascii="Times New Roman" w:eastAsia="Times New Roman" w:hAnsi="Times New Roman"/>
      <w:szCs w:val="24"/>
      <w:lang w:eastAsia="de-DE"/>
    </w:rPr>
  </w:style>
  <w:style w:type="paragraph" w:styleId="Bibliography">
    <w:name w:val="Bibliography"/>
    <w:basedOn w:val="Normal"/>
    <w:next w:val="Normal"/>
    <w:uiPriority w:val="37"/>
    <w:unhideWhenUsed/>
    <w:rsid w:val="00917818"/>
    <w:pPr>
      <w:spacing w:after="24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790065">
      <w:bodyDiv w:val="1"/>
      <w:marLeft w:val="0"/>
      <w:marRight w:val="0"/>
      <w:marTop w:val="0"/>
      <w:marBottom w:val="0"/>
      <w:divBdr>
        <w:top w:val="none" w:sz="0" w:space="0" w:color="auto"/>
        <w:left w:val="none" w:sz="0" w:space="0" w:color="auto"/>
        <w:bottom w:val="none" w:sz="0" w:space="0" w:color="auto"/>
        <w:right w:val="none" w:sz="0" w:space="0" w:color="auto"/>
      </w:divBdr>
      <w:divsChild>
        <w:div w:id="1233156561">
          <w:marLeft w:val="0"/>
          <w:marRight w:val="0"/>
          <w:marTop w:val="240"/>
          <w:marBottom w:val="30"/>
          <w:divBdr>
            <w:top w:val="none" w:sz="0" w:space="0" w:color="auto"/>
            <w:left w:val="none" w:sz="0" w:space="0" w:color="auto"/>
            <w:bottom w:val="none" w:sz="0" w:space="0" w:color="auto"/>
            <w:right w:val="none" w:sz="0" w:space="0" w:color="auto"/>
          </w:divBdr>
        </w:div>
      </w:divsChild>
    </w:div>
    <w:div w:id="538128547">
      <w:bodyDiv w:val="1"/>
      <w:marLeft w:val="0"/>
      <w:marRight w:val="0"/>
      <w:marTop w:val="0"/>
      <w:marBottom w:val="0"/>
      <w:divBdr>
        <w:top w:val="none" w:sz="0" w:space="0" w:color="auto"/>
        <w:left w:val="none" w:sz="0" w:space="0" w:color="auto"/>
        <w:bottom w:val="none" w:sz="0" w:space="0" w:color="auto"/>
        <w:right w:val="none" w:sz="0" w:space="0" w:color="auto"/>
      </w:divBdr>
    </w:div>
    <w:div w:id="1039864075">
      <w:bodyDiv w:val="1"/>
      <w:marLeft w:val="0"/>
      <w:marRight w:val="0"/>
      <w:marTop w:val="0"/>
      <w:marBottom w:val="0"/>
      <w:divBdr>
        <w:top w:val="none" w:sz="0" w:space="0" w:color="auto"/>
        <w:left w:val="none" w:sz="0" w:space="0" w:color="auto"/>
        <w:bottom w:val="none" w:sz="0" w:space="0" w:color="auto"/>
        <w:right w:val="none" w:sz="0" w:space="0" w:color="auto"/>
      </w:divBdr>
    </w:div>
    <w:div w:id="2038003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8" Type="http://schemas.openxmlformats.org/officeDocument/2006/relationships/image" Target="media/image8.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7"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5.emf"/><Relationship Id="rId10" Type="http://schemas.openxmlformats.org/officeDocument/2006/relationships/image" Target="media/image3.emf"/><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image" Target="media/image2.emf"/><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01ADBE-4BFD-994F-8E66-B4F2A7A56A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C:\CopernicusTemplates\Free-Forms\Blank.dotm</Template>
  <TotalTime>363</TotalTime>
  <Pages>19</Pages>
  <Words>28103</Words>
  <Characters>160192</Characters>
  <Application>Microsoft Office Word</Application>
  <DocSecurity>0</DocSecurity>
  <Lines>1334</Lines>
  <Paragraphs>375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Blank</vt:lpstr>
      <vt:lpstr>Blank</vt:lpstr>
    </vt:vector>
  </TitlesOfParts>
  <Company>Copernicus Gesellschaft mbH</Company>
  <LinksUpToDate>false</LinksUpToDate>
  <CharactersWithSpaces>187920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Zhan Hu</cp:lastModifiedBy>
  <cp:revision>110</cp:revision>
  <cp:lastPrinted>2020-02-17T07:02:00Z</cp:lastPrinted>
  <dcterms:created xsi:type="dcterms:W3CDTF">2020-03-12T10:31:00Z</dcterms:created>
  <dcterms:modified xsi:type="dcterms:W3CDTF">2020-03-21T12:35:00Z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zotero-version="5.0.84"&gt;&lt;session id="no4FXO6V"/&gt;&lt;style id="http://www.zotero.org/styles/earth-system-science-data" hasBibliography="1" bibliographyStyleHasBeenSet="1"/&gt;&lt;prefs&gt;&lt;pref name="fieldType" value="Field"/&gt;&lt;pref name="automat</vt:lpwstr>
  </property>
  <property fmtid="{D5CDD505-2E9C-101B-9397-08002B2CF9AE}" pid="3" name="Mendeley Recent Style Id 0_1">
    <vt:lpwstr>http://www.zotero.org/styles/american-political-science-association</vt:lpwstr>
  </property>
  <property fmtid="{D5CDD505-2E9C-101B-9397-08002B2CF9AE}" pid="4" name="Mendeley Recent Style Name 0_1">
    <vt:lpwstr>American Political Science Association</vt:lpwstr>
  </property>
  <property fmtid="{D5CDD505-2E9C-101B-9397-08002B2CF9AE}" pid="5" name="Mendeley Recent Style Id 1_1">
    <vt:lpwstr>http://www.zotero.org/styles/apa</vt:lpwstr>
  </property>
  <property fmtid="{D5CDD505-2E9C-101B-9397-08002B2CF9AE}" pid="6" name="Mendeley Recent Style Name 1_1">
    <vt:lpwstr>American Psychological Association 6th edition</vt:lpwstr>
  </property>
  <property fmtid="{D5CDD505-2E9C-101B-9397-08002B2CF9AE}" pid="7" name="Mendeley Recent Style Id 2_1">
    <vt:lpwstr>http://www.zotero.org/styles/american-sociological-association</vt:lpwstr>
  </property>
  <property fmtid="{D5CDD505-2E9C-101B-9397-08002B2CF9AE}" pid="8" name="Mendeley Recent Style Name 2_1">
    <vt:lpwstr>American Sociological Association</vt:lpwstr>
  </property>
  <property fmtid="{D5CDD505-2E9C-101B-9397-08002B2CF9AE}" pid="9" name="Mendeley Recent Style Id 3_1">
    <vt:lpwstr>http://www.zotero.org/styles/chicago-author-date</vt:lpwstr>
  </property>
  <property fmtid="{D5CDD505-2E9C-101B-9397-08002B2CF9AE}" pid="10" name="Mendeley Recent Style Name 3_1">
    <vt:lpwstr>Chicago Manual of Style 17th edition (author-date)</vt:lpwstr>
  </property>
  <property fmtid="{D5CDD505-2E9C-101B-9397-08002B2CF9AE}" pid="11" name="Mendeley Recent Style Id 4_1">
    <vt:lpwstr>http://www.zotero.org/styles/harvard-cite-them-right</vt:lpwstr>
  </property>
  <property fmtid="{D5CDD505-2E9C-101B-9397-08002B2CF9AE}" pid="12" name="Mendeley Recent Style Name 4_1">
    <vt:lpwstr>Cite Them Right 10th edition - Harvard</vt:lpwstr>
  </property>
  <property fmtid="{D5CDD505-2E9C-101B-9397-08002B2CF9AE}" pid="13" name="Mendeley Recent Style Id 5_1">
    <vt:lpwstr>http://www.zotero.org/styles/ieee</vt:lpwstr>
  </property>
  <property fmtid="{D5CDD505-2E9C-101B-9397-08002B2CF9AE}" pid="14" name="Mendeley Recent Style Name 5_1">
    <vt:lpwstr>IEEE</vt:lpwstr>
  </property>
  <property fmtid="{D5CDD505-2E9C-101B-9397-08002B2CF9AE}" pid="15" name="Mendeley Recent Style Id 6_1">
    <vt:lpwstr>http://www.zotero.org/styles/modern-humanities-research-association</vt:lpwstr>
  </property>
  <property fmtid="{D5CDD505-2E9C-101B-9397-08002B2CF9AE}" pid="16" name="Mendeley Recent Style Name 6_1">
    <vt:lpwstr>Modern Humanities Research Association 3rd edition (note with bibliography)</vt:lpwstr>
  </property>
  <property fmtid="{D5CDD505-2E9C-101B-9397-08002B2CF9AE}" pid="17" name="Mendeley Recent Style Id 7_1">
    <vt:lpwstr>http://www.zotero.org/styles/modern-language-association</vt:lpwstr>
  </property>
  <property fmtid="{D5CDD505-2E9C-101B-9397-08002B2CF9AE}" pid="18" name="Mendeley Recent Style Name 7_1">
    <vt:lpwstr>Modern Language Association 8th edition</vt:lpwstr>
  </property>
  <property fmtid="{D5CDD505-2E9C-101B-9397-08002B2CF9AE}" pid="19" name="Mendeley Recent Style Id 8_1">
    <vt:lpwstr>http://www.zotero.org/styles/nature</vt:lpwstr>
  </property>
  <property fmtid="{D5CDD505-2E9C-101B-9397-08002B2CF9AE}" pid="20" name="Mendeley Recent Style Name 8_1">
    <vt:lpwstr>Nature</vt:lpwstr>
  </property>
  <property fmtid="{D5CDD505-2E9C-101B-9397-08002B2CF9AE}" pid="21" name="Mendeley Recent Style Id 9_1">
    <vt:lpwstr>http://csl.mendeley.com/styles/18358221/nature</vt:lpwstr>
  </property>
  <property fmtid="{D5CDD505-2E9C-101B-9397-08002B2CF9AE}" pid="22" name="Mendeley Recent Style Name 9_1">
    <vt:lpwstr>Nature - Jean-Philippe Belliard, PhD</vt:lpwstr>
  </property>
  <property fmtid="{D5CDD505-2E9C-101B-9397-08002B2CF9AE}" pid="23" name="ZOTERO_PREF_2">
    <vt:lpwstr>icJournalAbbreviations" value="true"/&gt;&lt;/prefs&gt;&lt;/data&gt;</vt:lpwstr>
  </property>
</Properties>
</file>